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6507DDFB"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FC53F8">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854B21">
        <w:rPr>
          <w:rFonts w:ascii="Arial" w:hAnsi="Arial"/>
          <w:b/>
          <w:sz w:val="24"/>
          <w:szCs w:val="24"/>
        </w:rPr>
        <w:t>R1-2</w:t>
      </w:r>
      <w:r w:rsidR="00724C36" w:rsidRPr="00854B21">
        <w:rPr>
          <w:rFonts w:ascii="Arial" w:hAnsi="Arial"/>
          <w:b/>
          <w:sz w:val="24"/>
          <w:szCs w:val="24"/>
        </w:rPr>
        <w:t>4</w:t>
      </w:r>
      <w:r w:rsidR="00854B21" w:rsidRPr="00854B21">
        <w:rPr>
          <w:rFonts w:ascii="Arial" w:hAnsi="Arial"/>
          <w:b/>
          <w:sz w:val="24"/>
          <w:szCs w:val="24"/>
        </w:rPr>
        <w:t>06620</w:t>
      </w:r>
    </w:p>
    <w:p w14:paraId="32F340E5" w14:textId="3DBF3842" w:rsidR="005864F8" w:rsidRPr="005F7DE3" w:rsidRDefault="00CA6297" w:rsidP="005A4DEB">
      <w:pPr>
        <w:pStyle w:val="CRCoverPage"/>
        <w:outlineLvl w:val="0"/>
        <w:rPr>
          <w:b/>
          <w:bCs/>
          <w:noProof/>
          <w:sz w:val="24"/>
        </w:rPr>
      </w:pPr>
      <w:r w:rsidRPr="00CA6297">
        <w:rPr>
          <w:rFonts w:eastAsia="MS Mincho" w:cs="Arial"/>
          <w:b/>
          <w:bCs/>
          <w:sz w:val="24"/>
          <w:szCs w:val="24"/>
          <w:lang w:eastAsia="ja-JP"/>
        </w:rPr>
        <w:t xml:space="preserve">Maastricht, </w:t>
      </w:r>
      <w:r w:rsidR="00472E5F" w:rsidRPr="00472E5F">
        <w:rPr>
          <w:rFonts w:eastAsia="MS Mincho" w:cs="Arial"/>
          <w:b/>
          <w:bCs/>
          <w:sz w:val="24"/>
          <w:szCs w:val="24"/>
          <w:lang w:eastAsia="ja-JP"/>
        </w:rPr>
        <w:t>Netherlands</w:t>
      </w:r>
      <w:r w:rsidR="005A4DEB" w:rsidRPr="00CA6297">
        <w:rPr>
          <w:rFonts w:eastAsia="MS Mincho" w:cs="Arial"/>
          <w:b/>
          <w:bCs/>
          <w:sz w:val="24"/>
          <w:szCs w:val="24"/>
          <w:lang w:eastAsia="ja-JP"/>
        </w:rPr>
        <w:t xml:space="preserve">, </w:t>
      </w:r>
      <w:r w:rsidRPr="00CA6297">
        <w:rPr>
          <w:rFonts w:eastAsia="MS Mincho" w:cs="Arial"/>
          <w:b/>
          <w:bCs/>
          <w:sz w:val="24"/>
          <w:szCs w:val="24"/>
          <w:lang w:eastAsia="ja-JP"/>
        </w:rPr>
        <w:t>August</w:t>
      </w:r>
      <w:r w:rsidR="005A4DEB" w:rsidRPr="00CA6297">
        <w:rPr>
          <w:rFonts w:eastAsia="MS Mincho" w:cs="Arial"/>
          <w:b/>
          <w:bCs/>
          <w:sz w:val="24"/>
          <w:szCs w:val="24"/>
          <w:lang w:eastAsia="ja-JP"/>
        </w:rPr>
        <w:t xml:space="preserve"> </w:t>
      </w:r>
      <w:r w:rsidRPr="00CA6297">
        <w:rPr>
          <w:rFonts w:eastAsia="MS Mincho" w:cs="Arial"/>
          <w:b/>
          <w:bCs/>
          <w:sz w:val="24"/>
          <w:szCs w:val="24"/>
          <w:lang w:eastAsia="ja-JP"/>
        </w:rPr>
        <w:t>19</w:t>
      </w:r>
      <w:r w:rsidR="00A5432B" w:rsidRPr="00CA6297">
        <w:rPr>
          <w:rFonts w:eastAsia="MS Mincho" w:cs="Arial"/>
          <w:b/>
          <w:bCs/>
          <w:sz w:val="24"/>
          <w:szCs w:val="24"/>
          <w:vertAlign w:val="superscript"/>
          <w:lang w:eastAsia="ja-JP"/>
        </w:rPr>
        <w:t>th</w:t>
      </w:r>
      <w:r w:rsidR="005A4DEB" w:rsidRPr="00CA6297">
        <w:rPr>
          <w:rFonts w:eastAsia="MS Mincho" w:cs="Arial"/>
          <w:b/>
          <w:bCs/>
          <w:sz w:val="24"/>
          <w:szCs w:val="24"/>
          <w:lang w:eastAsia="ja-JP"/>
        </w:rPr>
        <w:t xml:space="preserve"> – </w:t>
      </w:r>
      <w:r w:rsidR="00846F58" w:rsidRPr="00CA6297">
        <w:rPr>
          <w:rFonts w:eastAsia="MS Mincho" w:cs="Arial"/>
          <w:b/>
          <w:bCs/>
          <w:sz w:val="24"/>
          <w:szCs w:val="24"/>
          <w:lang w:eastAsia="ja-JP"/>
        </w:rPr>
        <w:t>2</w:t>
      </w:r>
      <w:r w:rsidRPr="00CA6297">
        <w:rPr>
          <w:rFonts w:eastAsia="MS Mincho" w:cs="Arial"/>
          <w:b/>
          <w:bCs/>
          <w:sz w:val="24"/>
          <w:szCs w:val="24"/>
          <w:lang w:eastAsia="ja-JP"/>
        </w:rPr>
        <w:t>3</w:t>
      </w:r>
      <w:r w:rsidR="005A4DEB" w:rsidRPr="00CA6297">
        <w:rPr>
          <w:rFonts w:eastAsia="MS Mincho" w:cs="Arial"/>
          <w:b/>
          <w:bCs/>
          <w:sz w:val="24"/>
          <w:szCs w:val="24"/>
          <w:vertAlign w:val="superscript"/>
          <w:lang w:eastAsia="ja-JP"/>
        </w:rPr>
        <w:t>th</w:t>
      </w:r>
      <w:r w:rsidR="005A4DEB" w:rsidRPr="00CA6297">
        <w:rPr>
          <w:rFonts w:cs="Arial"/>
          <w:b/>
          <w:bCs/>
          <w:sz w:val="24"/>
          <w:szCs w:val="24"/>
          <w:lang w:val="en-US"/>
        </w:rPr>
        <w:t xml:space="preserve">, </w:t>
      </w:r>
      <w:r w:rsidR="005864F8" w:rsidRPr="00CA6297">
        <w:rPr>
          <w:rFonts w:cs="Arial"/>
          <w:b/>
          <w:bCs/>
          <w:sz w:val="24"/>
          <w:szCs w:val="24"/>
          <w:lang w:val="en-US"/>
        </w:rPr>
        <w:t>202</w:t>
      </w:r>
      <w:r w:rsidR="00724C36" w:rsidRPr="00CA6297">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15648E4D" w:rsidR="005864F8" w:rsidRPr="00410371" w:rsidRDefault="005864F8" w:rsidP="00B10816">
            <w:pPr>
              <w:pStyle w:val="CRCoverPage"/>
              <w:spacing w:after="0"/>
              <w:jc w:val="right"/>
              <w:rPr>
                <w:b/>
                <w:noProof/>
                <w:sz w:val="28"/>
              </w:rPr>
            </w:pPr>
            <w:r w:rsidRPr="005F7DE3">
              <w:rPr>
                <w:b/>
                <w:noProof/>
                <w:sz w:val="28"/>
              </w:rPr>
              <w:t>38.21</w:t>
            </w:r>
            <w:r w:rsidR="00907873">
              <w:rPr>
                <w:b/>
                <w:noProof/>
                <w:sz w:val="28"/>
              </w:rPr>
              <w:t>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0F6ED3D"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464DBF">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9C1FB26" w:rsidR="005864F8" w:rsidRPr="00B35D44" w:rsidRDefault="00096ED0" w:rsidP="002A64C4">
            <w:pPr>
              <w:pStyle w:val="Heading3"/>
              <w:spacing w:before="0" w:after="0"/>
              <w:ind w:left="51" w:hanging="7"/>
              <w:rPr>
                <w:sz w:val="20"/>
                <w:szCs w:val="14"/>
              </w:rPr>
            </w:pPr>
            <w:r>
              <w:rPr>
                <w:sz w:val="20"/>
                <w:szCs w:val="14"/>
              </w:rPr>
              <w:t xml:space="preserve"> </w:t>
            </w:r>
            <w:r w:rsidR="00F172B5" w:rsidRPr="00F172B5">
              <w:rPr>
                <w:sz w:val="20"/>
                <w:szCs w:val="14"/>
              </w:rPr>
              <w:t xml:space="preserve">Draft CR on </w:t>
            </w:r>
            <w:r w:rsidR="0080372B">
              <w:rPr>
                <w:sz w:val="20"/>
                <w:szCs w:val="14"/>
              </w:rPr>
              <w:t>Search Space for DCI formats 0_3/1_3</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r w:rsidRPr="005A0DAC">
              <w:t>NR_MC_Enh-Core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B7840B5" w:rsidR="005864F8" w:rsidRDefault="006F724D" w:rsidP="00B10816">
            <w:pPr>
              <w:pStyle w:val="CRCoverPage"/>
              <w:spacing w:after="0"/>
              <w:ind w:left="100"/>
              <w:rPr>
                <w:noProof/>
              </w:rPr>
            </w:pPr>
            <w:r w:rsidRPr="005F7DE3">
              <w:t>202</w:t>
            </w:r>
            <w:r w:rsidR="004D0B48">
              <w:t>4</w:t>
            </w:r>
            <w:r w:rsidRPr="005F7DE3">
              <w:t>-</w:t>
            </w:r>
            <w:r>
              <w:t>0</w:t>
            </w:r>
            <w:r w:rsidR="00464DBF">
              <w:t>8</w:t>
            </w:r>
            <w:r w:rsidRPr="005F7DE3">
              <w:t>-</w:t>
            </w:r>
            <w:r w:rsidR="006A6203">
              <w:t>1</w:t>
            </w:r>
            <w:r w:rsidR="00464DBF">
              <w:t>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1EADD" w14:textId="0F835B9F" w:rsidR="0080372B" w:rsidRDefault="0080372B" w:rsidP="009C24AE">
            <w:pPr>
              <w:pStyle w:val="CRCoverPage"/>
              <w:spacing w:after="0"/>
              <w:jc w:val="both"/>
              <w:rPr>
                <w:lang w:eastAsia="ko-KR"/>
              </w:rPr>
            </w:pPr>
            <w:r>
              <w:rPr>
                <w:lang w:eastAsia="ko-KR"/>
              </w:rPr>
              <w:t xml:space="preserve">RAN2 (in TS38.331 v18.2.0) moved the configuration of DCI formats 0_3/1_3 from </w:t>
            </w:r>
            <w:r w:rsidRPr="0080372B">
              <w:rPr>
                <w:i/>
                <w:lang w:eastAsia="ko-KR"/>
              </w:rPr>
              <w:t>SearchSpace</w:t>
            </w:r>
            <w:r>
              <w:rPr>
                <w:lang w:eastAsia="ko-KR"/>
              </w:rPr>
              <w:t xml:space="preserve"> to </w:t>
            </w:r>
            <w:r w:rsidRPr="0080372B">
              <w:rPr>
                <w:i/>
                <w:lang w:eastAsia="ko-KR"/>
              </w:rPr>
              <w:t>SearchSpaceExt</w:t>
            </w:r>
            <w:r>
              <w:rPr>
                <w:lang w:eastAsia="ko-KR"/>
              </w:rPr>
              <w:t xml:space="preserve">-v1800 (in order to </w:t>
            </w:r>
            <w:r>
              <w:rPr>
                <w:noProof/>
              </w:rPr>
              <w:t xml:space="preserve">avoid a network having to also provide  </w:t>
            </w:r>
            <w:r w:rsidRPr="00E00B3B">
              <w:rPr>
                <w:i/>
                <w:iCs/>
                <w:noProof/>
              </w:rPr>
              <w:t>dci-Formats</w:t>
            </w:r>
            <w:r>
              <w:rPr>
                <w:noProof/>
              </w:rPr>
              <w:t xml:space="preserve">, and the UE ignoring </w:t>
            </w:r>
            <w:r w:rsidRPr="00E00B3B">
              <w:rPr>
                <w:i/>
                <w:iCs/>
                <w:noProof/>
              </w:rPr>
              <w:t>dci-Formats</w:t>
            </w:r>
            <w:r>
              <w:rPr>
                <w:noProof/>
              </w:rPr>
              <w:t xml:space="preserve">, when the network provides </w:t>
            </w:r>
            <w:r w:rsidRPr="00E00B3B">
              <w:rPr>
                <w:i/>
                <w:iCs/>
                <w:noProof/>
              </w:rPr>
              <w:t>dci-FormatsMC</w:t>
            </w:r>
            <w:r>
              <w:rPr>
                <w:noProof/>
              </w:rPr>
              <w:t xml:space="preserve">). TS38.213 needs to be accordingly updated to reflect the RRC configuration providing </w:t>
            </w:r>
            <w:r w:rsidRPr="00E00B3B">
              <w:rPr>
                <w:i/>
                <w:iCs/>
                <w:noProof/>
              </w:rPr>
              <w:t>dci-FormatsMC</w:t>
            </w:r>
            <w:r>
              <w:rPr>
                <w:noProof/>
              </w:rPr>
              <w:t>.</w:t>
            </w:r>
          </w:p>
          <w:p w14:paraId="7B3B1BBE" w14:textId="6496D51C" w:rsidR="005A2870" w:rsidRPr="000A00DF" w:rsidRDefault="005A2870" w:rsidP="0080372B">
            <w:pPr>
              <w:pStyle w:val="CRCoverPage"/>
              <w:spacing w:after="0"/>
              <w:rPr>
                <w:bC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4293B" w14:textId="32ECF334" w:rsidR="000951CE" w:rsidRDefault="00122153" w:rsidP="0080372B">
            <w:pPr>
              <w:pStyle w:val="CRCoverPage"/>
              <w:spacing w:after="0"/>
              <w:jc w:val="both"/>
              <w:rPr>
                <w:rStyle w:val="Emphasis"/>
                <w:i w:val="0"/>
                <w:iCs w:val="0"/>
                <w:szCs w:val="14"/>
              </w:rPr>
            </w:pPr>
            <w:r>
              <w:rPr>
                <w:rStyle w:val="Emphasis"/>
                <w:i w:val="0"/>
                <w:iCs w:val="0"/>
                <w:szCs w:val="14"/>
              </w:rPr>
              <w:t xml:space="preserve">Include </w:t>
            </w:r>
            <w:r w:rsidRPr="0080372B">
              <w:rPr>
                <w:i/>
                <w:lang w:eastAsia="ko-KR"/>
              </w:rPr>
              <w:t>SearchSpaceExt</w:t>
            </w:r>
            <w:r>
              <w:rPr>
                <w:lang w:eastAsia="ko-KR"/>
              </w:rPr>
              <w:t>-v1800 in the search spaces providing USS sets.</w:t>
            </w:r>
          </w:p>
          <w:p w14:paraId="687D8085" w14:textId="6A10601D" w:rsidR="0080372B" w:rsidRPr="00B30FB2" w:rsidRDefault="0080372B" w:rsidP="0080372B">
            <w:pPr>
              <w:pStyle w:val="CRCoverPage"/>
              <w:spacing w:after="0"/>
              <w:jc w:val="both"/>
              <w:rPr>
                <w:szCs w:val="14"/>
              </w:rPr>
            </w:pP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FD7E9EE" w:rsidR="005864F8" w:rsidRDefault="005A2870">
            <w:pPr>
              <w:pStyle w:val="CRCoverPage"/>
              <w:spacing w:after="0"/>
              <w:rPr>
                <w:noProof/>
              </w:rPr>
            </w:pPr>
            <w:r>
              <w:rPr>
                <w:noProof/>
              </w:rPr>
              <w:t>Inco</w:t>
            </w:r>
            <w:r w:rsidR="00F23D69">
              <w:rPr>
                <w:noProof/>
              </w:rPr>
              <w:t>mplete</w:t>
            </w:r>
            <w:r>
              <w:rPr>
                <w:noProof/>
              </w:rPr>
              <w:t xml:space="preserve"> specification</w:t>
            </w:r>
            <w:r w:rsidR="00177CFC">
              <w:rPr>
                <w:noProof/>
              </w:rPr>
              <w:t>s</w:t>
            </w:r>
            <w:r>
              <w:rPr>
                <w:noProof/>
              </w:rPr>
              <w:t xml:space="preserve"> for</w:t>
            </w:r>
            <w:r w:rsidR="00122153">
              <w:rPr>
                <w:noProof/>
              </w:rPr>
              <w:t xml:space="preserve"> monitoring PDCCH providing DCI formats 0_3/1_3</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E5AEA77" w:rsidR="005864F8" w:rsidRDefault="00122153" w:rsidP="00177CFC">
            <w:pPr>
              <w:pStyle w:val="CRCoverPage"/>
              <w:spacing w:after="0"/>
              <w:rPr>
                <w:noProof/>
              </w:rPr>
            </w:pPr>
            <w:r>
              <w:rPr>
                <w:noProof/>
              </w:rPr>
              <w:t>10</w:t>
            </w:r>
            <w:r w:rsidR="00D96D71">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6E18792E" w14:textId="4ABF0B0C" w:rsidR="00DF18AD" w:rsidRDefault="00DF18AD" w:rsidP="000C20A3">
      <w:pPr>
        <w:pStyle w:val="B5"/>
        <w:jc w:val="center"/>
        <w:rPr>
          <w:color w:val="FF0000"/>
          <w:sz w:val="22"/>
          <w:szCs w:val="22"/>
          <w:lang w:eastAsia="zh-CN"/>
        </w:rPr>
      </w:pPr>
    </w:p>
    <w:p w14:paraId="2BC6403D" w14:textId="2C566277" w:rsidR="000F1881" w:rsidRDefault="000F1881" w:rsidP="000C20A3">
      <w:pPr>
        <w:pStyle w:val="B5"/>
        <w:jc w:val="center"/>
        <w:rPr>
          <w:color w:val="FF0000"/>
          <w:sz w:val="22"/>
          <w:szCs w:val="22"/>
          <w:lang w:eastAsia="zh-CN"/>
        </w:rPr>
      </w:pPr>
    </w:p>
    <w:p w14:paraId="3F7D913C" w14:textId="77777777" w:rsidR="00CC6346" w:rsidRDefault="00CC6346">
      <w:pPr>
        <w:spacing w:after="0"/>
        <w:rPr>
          <w:rFonts w:ascii="Arial" w:hAnsi="Arial"/>
          <w:sz w:val="32"/>
        </w:r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69603444"/>
      <w:bookmarkStart w:id="20" w:name="_Ref491451763"/>
      <w:bookmarkStart w:id="21" w:name="_Ref491466492"/>
      <w:r>
        <w:br w:type="page"/>
      </w:r>
    </w:p>
    <w:p w14:paraId="2D603D80" w14:textId="5D69D0D6" w:rsidR="00CC6346" w:rsidRPr="00B916EC" w:rsidRDefault="00CC6346" w:rsidP="00CC6346">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7CEBD847" w14:textId="77777777" w:rsidR="00CC6346" w:rsidRPr="00B916EC" w:rsidRDefault="00CC6346" w:rsidP="00CC6346">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ED508F6" w14:textId="77777777" w:rsidR="00CC6346" w:rsidRDefault="00CC6346" w:rsidP="00CC6346">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4DC5B83B" w14:textId="77777777" w:rsidR="00CC6346" w:rsidRDefault="00CC6346" w:rsidP="00CC6346">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35399ACF" w14:textId="77777777" w:rsidR="00CC6346" w:rsidRDefault="00CC6346" w:rsidP="00CC6346">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 or</w:t>
      </w:r>
    </w:p>
    <w:p w14:paraId="7DF4B5D6" w14:textId="77777777" w:rsidR="00CC6346" w:rsidRPr="004F1F38" w:rsidRDefault="00CC6346" w:rsidP="00CC6346">
      <w:pPr>
        <w:pStyle w:val="B2"/>
      </w:pPr>
      <w:r w:rsidRPr="00D041B0">
        <w:t>-</w:t>
      </w:r>
      <w:r>
        <w:tab/>
      </w:r>
      <w:r w:rsidRPr="00333E49">
        <w:rPr>
          <w:i/>
          <w:iCs/>
        </w:rPr>
        <w:t>searchSpaceZero</w:t>
      </w:r>
      <w:r w:rsidRPr="00154DBF">
        <w:t xml:space="preserve"> by </w:t>
      </w:r>
      <w:r w:rsidRPr="00154DBF">
        <w:rPr>
          <w:rFonts w:hint="eastAsia"/>
        </w:rPr>
        <w:t>providing</w:t>
      </w:r>
      <w:r w:rsidRPr="00154DBF">
        <w:t xml:space="preserve"> </w:t>
      </w:r>
      <w:r w:rsidRPr="00333E49">
        <w:rPr>
          <w:i/>
          <w:iCs/>
        </w:rPr>
        <w:t>searchSpaceID</w:t>
      </w:r>
      <w:r w:rsidRPr="00154DBF">
        <w:t>=0</w:t>
      </w:r>
      <w:r w:rsidRPr="00D041B0">
        <w:t xml:space="preserve"> </w:t>
      </w:r>
      <w:r w:rsidRPr="00154DBF">
        <w:t xml:space="preserve">for </w:t>
      </w:r>
      <w:r w:rsidRPr="00D041B0">
        <w:rPr>
          <w:i/>
          <w:iCs/>
        </w:rPr>
        <w:t xml:space="preserve">searchspaceMulticastMCCH </w:t>
      </w:r>
      <w:r w:rsidRPr="00154DBF">
        <w:t xml:space="preserve">for a DCI format </w:t>
      </w:r>
      <w:r w:rsidRPr="00D041B0">
        <w:t xml:space="preserve">4_0 </w:t>
      </w:r>
      <w:r w:rsidRPr="00154DBF">
        <w:t xml:space="preserve">with CRC scrambled by a </w:t>
      </w:r>
      <w:r>
        <w:t>M</w:t>
      </w:r>
      <w:r w:rsidRPr="00154DBF">
        <w:t>ulticast</w:t>
      </w:r>
      <w:r>
        <w:t xml:space="preserve"> </w:t>
      </w:r>
      <w:r w:rsidRPr="00154DBF">
        <w:t>MCCH-RNTI</w:t>
      </w:r>
      <w:r>
        <w:rPr>
          <w:lang w:val="en-US"/>
        </w:rPr>
        <w:t>,</w:t>
      </w:r>
      <w:r w:rsidRPr="00D041B0">
        <w:t xml:space="preserve"> or</w:t>
      </w:r>
      <w:r w:rsidRPr="00154DBF">
        <w:t xml:space="preserve"> </w:t>
      </w:r>
      <w:r>
        <w:rPr>
          <w:lang w:val="en-US"/>
        </w:rPr>
        <w:t>by</w:t>
      </w:r>
      <w:r w:rsidRPr="00154DBF">
        <w:t xml:space="preserve"> </w:t>
      </w:r>
      <w:r w:rsidRPr="00154DBF">
        <w:rPr>
          <w:i/>
          <w:iCs/>
        </w:rPr>
        <w:t>searchSpaceMulticastM</w:t>
      </w:r>
      <w:r w:rsidRPr="00D041B0">
        <w:rPr>
          <w:i/>
          <w:iCs/>
        </w:rPr>
        <w:t>T</w:t>
      </w:r>
      <w:r w:rsidRPr="00154DBF">
        <w:rPr>
          <w:i/>
          <w:iCs/>
        </w:rPr>
        <w:t>CH</w:t>
      </w:r>
      <w:r w:rsidRPr="00154DBF">
        <w:t xml:space="preserve"> for a DCI format </w:t>
      </w:r>
      <w:r w:rsidRPr="00D041B0">
        <w:t xml:space="preserve">4_1 </w:t>
      </w:r>
      <w:r w:rsidRPr="00154DBF">
        <w:t xml:space="preserve">with CRC scrambled by a G-RNTI for </w:t>
      </w:r>
      <w:r>
        <w:rPr>
          <w:lang w:val="en-US"/>
        </w:rPr>
        <w:t>multicast</w:t>
      </w:r>
      <w:r>
        <w:t xml:space="preserve"> in RRC_INACTIVE state</w:t>
      </w:r>
    </w:p>
    <w:p w14:paraId="2FF0CD40" w14:textId="77777777" w:rsidR="00CC6346" w:rsidRDefault="00CC6346" w:rsidP="00CC6346">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43FEE97D" w14:textId="77777777" w:rsidR="00CC6346" w:rsidRDefault="00CC6346" w:rsidP="00CC6346">
      <w:pPr>
        <w:pStyle w:val="B1"/>
        <w:rPr>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25504710" w14:textId="77777777" w:rsidR="00CC6346" w:rsidRDefault="00CC6346" w:rsidP="00CC6346">
      <w:pPr>
        <w:pStyle w:val="B2"/>
        <w:rPr>
          <w:lang w:val="en-US"/>
        </w:rPr>
      </w:pPr>
      <w:r>
        <w:rPr>
          <w:lang w:val="en-US" w:eastAsia="x-none"/>
        </w:rPr>
        <w:t>-</w:t>
      </w:r>
      <w:r>
        <w:rPr>
          <w:lang w:val="en-US" w:eastAsia="x-none"/>
        </w:rPr>
        <w:tab/>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13C304CF" w14:textId="77777777" w:rsidR="00CC6346" w:rsidRPr="00B916EC" w:rsidRDefault="00CC6346" w:rsidP="00CC6346">
      <w:pPr>
        <w:pStyle w:val="B2"/>
      </w:pPr>
      <w:r>
        <w:rPr>
          <w:lang w:val="en-US" w:eastAsia="x-none"/>
        </w:rPr>
        <w:t>-</w:t>
      </w:r>
      <w:r>
        <w:rPr>
          <w:lang w:val="en-US" w:eastAsia="x-none"/>
        </w:rPr>
        <w:tab/>
      </w:r>
      <w:r w:rsidRPr="00154DBF">
        <w:rPr>
          <w:i/>
          <w:iCs/>
        </w:rPr>
        <w:t>searchspaceMulticastMCC</w:t>
      </w:r>
      <w:r w:rsidRPr="00154DBF">
        <w:t xml:space="preserve">H for a DCI format 4_0 with CRC scrambled by a </w:t>
      </w:r>
      <w:r>
        <w:t>M</w:t>
      </w:r>
      <w:r w:rsidRPr="00154DBF">
        <w:t>ulticast</w:t>
      </w:r>
      <w:r>
        <w:t xml:space="preserve"> </w:t>
      </w:r>
      <w:r w:rsidRPr="00154DBF">
        <w:t>MCCH-RNTI</w:t>
      </w:r>
      <w:r>
        <w:rPr>
          <w:lang w:val="en-US"/>
        </w:rPr>
        <w:t>,</w:t>
      </w:r>
      <w:r w:rsidRPr="00154DBF">
        <w:t xml:space="preserve"> or </w:t>
      </w:r>
      <w:r>
        <w:rPr>
          <w:lang w:val="en-US"/>
        </w:rPr>
        <w:t>by</w:t>
      </w:r>
      <w:r w:rsidRPr="00154DBF">
        <w:t xml:space="preserve"> </w:t>
      </w:r>
      <w:r w:rsidRPr="00154DBF">
        <w:rPr>
          <w:i/>
          <w:iCs/>
        </w:rPr>
        <w:t>searchSpaceMulticastMTCH</w:t>
      </w:r>
      <w:r w:rsidRPr="00154DBF">
        <w:t xml:space="preserve"> for a DCI format 4_1 with CRC scrambled by a G-RNTI for </w:t>
      </w:r>
      <w:r>
        <w:rPr>
          <w:lang w:val="en-US"/>
        </w:rPr>
        <w:t>PDCCH</w:t>
      </w:r>
      <w:r>
        <w:t xml:space="preserve"> receptions in RRC_INACTIVE state</w:t>
      </w:r>
    </w:p>
    <w:p w14:paraId="3B9C446E" w14:textId="77777777" w:rsidR="00CC6346" w:rsidRDefault="00CC6346" w:rsidP="00CC6346">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74F9F185" w14:textId="77777777" w:rsidR="00CC6346" w:rsidRPr="00A66624" w:rsidRDefault="00CC6346" w:rsidP="00CC6346">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p>
    <w:p w14:paraId="33B3790C" w14:textId="77777777" w:rsidR="00CC6346" w:rsidRDefault="00CC6346" w:rsidP="00CC6346">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7379369" w14:textId="77777777" w:rsidR="00CC6346" w:rsidRPr="00B916EC" w:rsidRDefault="00CC6346" w:rsidP="00CC6346">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7A1ED2A5" w14:textId="77777777" w:rsidR="00CC6346" w:rsidRDefault="00CC6346" w:rsidP="00CC6346">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0B840A4B" w14:textId="77777777" w:rsidR="00CC6346" w:rsidRDefault="00CC6346" w:rsidP="00CC6346">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 or cellDTRX-RNTI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638B8695" w14:textId="77777777" w:rsidR="00CC6346" w:rsidRPr="0088027F" w:rsidRDefault="00CC6346" w:rsidP="00CC6346">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7AB6E9D4" w14:textId="77777777" w:rsidR="00CC6346" w:rsidRPr="00B916EC" w:rsidRDefault="00CC6346" w:rsidP="00CC6346">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563552D7" w14:textId="77777777" w:rsidR="00CC6346" w:rsidRDefault="00CC6346" w:rsidP="00CC6346">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56B7E070" w14:textId="71065551" w:rsidR="00CC6346" w:rsidRDefault="00CC6346" w:rsidP="00CC6346">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ins w:id="22" w:author="Samsung" w:date="2024-08-08T17:47:00Z">
        <w:r w:rsidR="00854B21">
          <w:rPr>
            <w:lang w:val="en-US" w:eastAsia="x-none"/>
          </w:rPr>
          <w:t xml:space="preserve">or by </w:t>
        </w:r>
        <w:r w:rsidR="00854B21" w:rsidRPr="007B5F66">
          <w:rPr>
            <w:i/>
            <w:iCs/>
            <w:lang w:val="en-US" w:eastAsia="x-none"/>
          </w:rPr>
          <w:t>SearchSpace</w:t>
        </w:r>
        <w:r w:rsidR="00854B21">
          <w:rPr>
            <w:i/>
            <w:iCs/>
            <w:lang w:val="en-US" w:eastAsia="x-none"/>
          </w:rPr>
          <w:t>Ext-v1800</w:t>
        </w:r>
        <w:r w:rsidR="00854B21">
          <w:rPr>
            <w:lang w:val="en-US" w:eastAsia="x-none"/>
          </w:rPr>
          <w:t xml:space="preserve"> </w:t>
        </w:r>
      </w:ins>
      <w:bookmarkStart w:id="23" w:name="_GoBack"/>
      <w:bookmarkEnd w:id="23"/>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107955D0" w14:textId="77777777" w:rsidR="00956BD6" w:rsidRPr="001B7A96" w:rsidRDefault="00956BD6" w:rsidP="00956BD6">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E5A088" w14:textId="77777777" w:rsidR="00956BD6" w:rsidRDefault="00956BD6" w:rsidP="00226AE8">
      <w:pPr>
        <w:rPr>
          <w:lang w:val="en-US" w:eastAsia="zh-CN"/>
        </w:rPr>
      </w:pPr>
    </w:p>
    <w:sectPr w:rsidR="00956B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DC556" w14:textId="77777777" w:rsidR="00ED250F" w:rsidRDefault="00ED250F">
      <w:r>
        <w:separator/>
      </w:r>
    </w:p>
  </w:endnote>
  <w:endnote w:type="continuationSeparator" w:id="0">
    <w:p w14:paraId="3547B5F7" w14:textId="77777777" w:rsidR="00ED250F" w:rsidRDefault="00ED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variable"/>
    <w:sig w:usb0="00000007" w:usb1="00000000"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1AF9" w14:textId="77777777" w:rsidR="00ED250F" w:rsidRDefault="00ED250F">
      <w:r>
        <w:separator/>
      </w:r>
    </w:p>
  </w:footnote>
  <w:footnote w:type="continuationSeparator" w:id="0">
    <w:p w14:paraId="2C9D186B" w14:textId="77777777" w:rsidR="00ED250F" w:rsidRDefault="00ED2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372B" w:rsidRDefault="008037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72B" w:rsidRDefault="008037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372B" w:rsidRDefault="00803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23"/>
  </w:num>
  <w:num w:numId="4">
    <w:abstractNumId w:val="20"/>
  </w:num>
  <w:num w:numId="5">
    <w:abstractNumId w:val="4"/>
  </w:num>
  <w:num w:numId="6">
    <w:abstractNumId w:val="32"/>
  </w:num>
  <w:num w:numId="7">
    <w:abstractNumId w:val="17"/>
  </w:num>
  <w:num w:numId="8">
    <w:abstractNumId w:val="29"/>
  </w:num>
  <w:num w:numId="9">
    <w:abstractNumId w:val="21"/>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6"/>
  </w:num>
  <w:num w:numId="17">
    <w:abstractNumId w:val="33"/>
  </w:num>
  <w:num w:numId="18">
    <w:abstractNumId w:val="10"/>
  </w:num>
  <w:num w:numId="19">
    <w:abstractNumId w:val="19"/>
  </w:num>
  <w:num w:numId="20">
    <w:abstractNumId w:val="15"/>
  </w:num>
  <w:num w:numId="21">
    <w:abstractNumId w:val="13"/>
  </w:num>
  <w:num w:numId="22">
    <w:abstractNumId w:val="8"/>
  </w:num>
  <w:num w:numId="23">
    <w:abstractNumId w:val="18"/>
  </w:num>
  <w:num w:numId="24">
    <w:abstractNumId w:val="12"/>
  </w:num>
  <w:num w:numId="25">
    <w:abstractNumId w:val="27"/>
  </w:num>
  <w:num w:numId="26">
    <w:abstractNumId w:val="28"/>
  </w:num>
  <w:num w:numId="27">
    <w:abstractNumId w:val="30"/>
  </w:num>
  <w:num w:numId="28">
    <w:abstractNumId w:val="25"/>
  </w:num>
  <w:num w:numId="29">
    <w:abstractNumId w:val="5"/>
  </w:num>
  <w:num w:numId="30">
    <w:abstractNumId w:val="7"/>
  </w:num>
  <w:num w:numId="31">
    <w:abstractNumId w:val="14"/>
  </w:num>
  <w:num w:numId="32">
    <w:abstractNumId w:val="16"/>
  </w:num>
  <w:num w:numId="33">
    <w:abstractNumId w:val="35"/>
  </w:num>
  <w:num w:numId="34">
    <w:abstractNumId w:val="3"/>
  </w:num>
  <w:num w:numId="35">
    <w:abstractNumId w:val="11"/>
  </w:num>
  <w:num w:numId="3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28E"/>
    <w:rsid w:val="00047AF2"/>
    <w:rsid w:val="00047E88"/>
    <w:rsid w:val="00052518"/>
    <w:rsid w:val="000525A5"/>
    <w:rsid w:val="00054C38"/>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86BA9"/>
    <w:rsid w:val="00091014"/>
    <w:rsid w:val="000951CE"/>
    <w:rsid w:val="00096ED0"/>
    <w:rsid w:val="000A00DF"/>
    <w:rsid w:val="000A0731"/>
    <w:rsid w:val="000A21DB"/>
    <w:rsid w:val="000A27D5"/>
    <w:rsid w:val="000A3033"/>
    <w:rsid w:val="000A3BBB"/>
    <w:rsid w:val="000A45E3"/>
    <w:rsid w:val="000A4D23"/>
    <w:rsid w:val="000A6394"/>
    <w:rsid w:val="000A63FA"/>
    <w:rsid w:val="000B3D93"/>
    <w:rsid w:val="000B485A"/>
    <w:rsid w:val="000B58E8"/>
    <w:rsid w:val="000B75C2"/>
    <w:rsid w:val="000B7FED"/>
    <w:rsid w:val="000C01F6"/>
    <w:rsid w:val="000C038A"/>
    <w:rsid w:val="000C20A3"/>
    <w:rsid w:val="000C21DF"/>
    <w:rsid w:val="000C2636"/>
    <w:rsid w:val="000C34A9"/>
    <w:rsid w:val="000C4277"/>
    <w:rsid w:val="000C6598"/>
    <w:rsid w:val="000D0337"/>
    <w:rsid w:val="000D44B3"/>
    <w:rsid w:val="000D5039"/>
    <w:rsid w:val="000E13EE"/>
    <w:rsid w:val="000E19A0"/>
    <w:rsid w:val="000E297C"/>
    <w:rsid w:val="000E5101"/>
    <w:rsid w:val="000E6607"/>
    <w:rsid w:val="000F111C"/>
    <w:rsid w:val="000F1881"/>
    <w:rsid w:val="000F3ADE"/>
    <w:rsid w:val="000F3C08"/>
    <w:rsid w:val="000F4505"/>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153"/>
    <w:rsid w:val="00122C13"/>
    <w:rsid w:val="00124AA5"/>
    <w:rsid w:val="001259B8"/>
    <w:rsid w:val="00132D65"/>
    <w:rsid w:val="001343C2"/>
    <w:rsid w:val="0013771D"/>
    <w:rsid w:val="00141B40"/>
    <w:rsid w:val="00142121"/>
    <w:rsid w:val="00145C60"/>
    <w:rsid w:val="00145D43"/>
    <w:rsid w:val="00146F98"/>
    <w:rsid w:val="00147D4D"/>
    <w:rsid w:val="00155C1D"/>
    <w:rsid w:val="0016449A"/>
    <w:rsid w:val="001645B3"/>
    <w:rsid w:val="001658AC"/>
    <w:rsid w:val="00166BA1"/>
    <w:rsid w:val="00167597"/>
    <w:rsid w:val="00167776"/>
    <w:rsid w:val="00172CD5"/>
    <w:rsid w:val="00174820"/>
    <w:rsid w:val="00175CF6"/>
    <w:rsid w:val="00177CFC"/>
    <w:rsid w:val="00177F78"/>
    <w:rsid w:val="00180F13"/>
    <w:rsid w:val="00180F2C"/>
    <w:rsid w:val="0018393E"/>
    <w:rsid w:val="001847EB"/>
    <w:rsid w:val="00185ABF"/>
    <w:rsid w:val="00186C0E"/>
    <w:rsid w:val="001905CA"/>
    <w:rsid w:val="001917E9"/>
    <w:rsid w:val="00191EDF"/>
    <w:rsid w:val="0019255D"/>
    <w:rsid w:val="00192C46"/>
    <w:rsid w:val="00193AB1"/>
    <w:rsid w:val="001A08B3"/>
    <w:rsid w:val="001A1400"/>
    <w:rsid w:val="001A156F"/>
    <w:rsid w:val="001A1D31"/>
    <w:rsid w:val="001A24AD"/>
    <w:rsid w:val="001A2ED0"/>
    <w:rsid w:val="001A39C0"/>
    <w:rsid w:val="001A413C"/>
    <w:rsid w:val="001A6889"/>
    <w:rsid w:val="001A7B60"/>
    <w:rsid w:val="001A7B96"/>
    <w:rsid w:val="001B0004"/>
    <w:rsid w:val="001B24F2"/>
    <w:rsid w:val="001B4003"/>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16577"/>
    <w:rsid w:val="0022226A"/>
    <w:rsid w:val="00223273"/>
    <w:rsid w:val="00226AE8"/>
    <w:rsid w:val="002271CC"/>
    <w:rsid w:val="00232F5A"/>
    <w:rsid w:val="00236E93"/>
    <w:rsid w:val="00246961"/>
    <w:rsid w:val="00251553"/>
    <w:rsid w:val="00251FED"/>
    <w:rsid w:val="00252EB6"/>
    <w:rsid w:val="00253966"/>
    <w:rsid w:val="00254980"/>
    <w:rsid w:val="002568D0"/>
    <w:rsid w:val="002569D4"/>
    <w:rsid w:val="0026004D"/>
    <w:rsid w:val="00261F8F"/>
    <w:rsid w:val="002640DD"/>
    <w:rsid w:val="002644B4"/>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C33DB"/>
    <w:rsid w:val="002D0358"/>
    <w:rsid w:val="002D048A"/>
    <w:rsid w:val="002D27B8"/>
    <w:rsid w:val="002D4DDC"/>
    <w:rsid w:val="002E0FCA"/>
    <w:rsid w:val="002E1A08"/>
    <w:rsid w:val="002E1D07"/>
    <w:rsid w:val="002E1D40"/>
    <w:rsid w:val="002E246E"/>
    <w:rsid w:val="002E3806"/>
    <w:rsid w:val="002E472E"/>
    <w:rsid w:val="002E59CE"/>
    <w:rsid w:val="002F2224"/>
    <w:rsid w:val="002F29C7"/>
    <w:rsid w:val="002F478C"/>
    <w:rsid w:val="002F7298"/>
    <w:rsid w:val="003004EE"/>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36D9C"/>
    <w:rsid w:val="003403E8"/>
    <w:rsid w:val="003417EA"/>
    <w:rsid w:val="00347DDB"/>
    <w:rsid w:val="0035167E"/>
    <w:rsid w:val="00352768"/>
    <w:rsid w:val="00354E09"/>
    <w:rsid w:val="003609EF"/>
    <w:rsid w:val="003619A3"/>
    <w:rsid w:val="0036231A"/>
    <w:rsid w:val="00363933"/>
    <w:rsid w:val="00366F1B"/>
    <w:rsid w:val="00372791"/>
    <w:rsid w:val="0037323F"/>
    <w:rsid w:val="00374DD4"/>
    <w:rsid w:val="00374EBC"/>
    <w:rsid w:val="003762C2"/>
    <w:rsid w:val="00376508"/>
    <w:rsid w:val="0038226F"/>
    <w:rsid w:val="00382BE4"/>
    <w:rsid w:val="00383D78"/>
    <w:rsid w:val="0038475D"/>
    <w:rsid w:val="00384788"/>
    <w:rsid w:val="00384DAC"/>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0010"/>
    <w:rsid w:val="003C2DBA"/>
    <w:rsid w:val="003C3279"/>
    <w:rsid w:val="003C4CB3"/>
    <w:rsid w:val="003C501C"/>
    <w:rsid w:val="003C5B76"/>
    <w:rsid w:val="003D4A4D"/>
    <w:rsid w:val="003D5E1C"/>
    <w:rsid w:val="003D759B"/>
    <w:rsid w:val="003E1A36"/>
    <w:rsid w:val="003E355C"/>
    <w:rsid w:val="003E3F5D"/>
    <w:rsid w:val="003E3FCA"/>
    <w:rsid w:val="003E436C"/>
    <w:rsid w:val="003E5D99"/>
    <w:rsid w:val="003F17CB"/>
    <w:rsid w:val="003F20B7"/>
    <w:rsid w:val="003F296E"/>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4634"/>
    <w:rsid w:val="00425302"/>
    <w:rsid w:val="00433F3F"/>
    <w:rsid w:val="004365EA"/>
    <w:rsid w:val="00440A70"/>
    <w:rsid w:val="00442004"/>
    <w:rsid w:val="00444DB5"/>
    <w:rsid w:val="004461F5"/>
    <w:rsid w:val="0044675A"/>
    <w:rsid w:val="004471AE"/>
    <w:rsid w:val="004473E0"/>
    <w:rsid w:val="00452704"/>
    <w:rsid w:val="004535DB"/>
    <w:rsid w:val="00453CB0"/>
    <w:rsid w:val="00456F0D"/>
    <w:rsid w:val="00457CAC"/>
    <w:rsid w:val="004600E1"/>
    <w:rsid w:val="00461F5E"/>
    <w:rsid w:val="00462469"/>
    <w:rsid w:val="00463054"/>
    <w:rsid w:val="00464DBF"/>
    <w:rsid w:val="004650E9"/>
    <w:rsid w:val="00465E3B"/>
    <w:rsid w:val="00471530"/>
    <w:rsid w:val="00472E5F"/>
    <w:rsid w:val="00473E11"/>
    <w:rsid w:val="00474E3A"/>
    <w:rsid w:val="00475413"/>
    <w:rsid w:val="00475E40"/>
    <w:rsid w:val="00485B93"/>
    <w:rsid w:val="00485FC6"/>
    <w:rsid w:val="00486866"/>
    <w:rsid w:val="00486CF3"/>
    <w:rsid w:val="00490B0C"/>
    <w:rsid w:val="00492C4F"/>
    <w:rsid w:val="004977CF"/>
    <w:rsid w:val="004A225A"/>
    <w:rsid w:val="004A3E04"/>
    <w:rsid w:val="004A42A2"/>
    <w:rsid w:val="004A58E5"/>
    <w:rsid w:val="004B0AA2"/>
    <w:rsid w:val="004B1051"/>
    <w:rsid w:val="004B4F96"/>
    <w:rsid w:val="004B5AB0"/>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1581"/>
    <w:rsid w:val="004E5EE7"/>
    <w:rsid w:val="004E6A0C"/>
    <w:rsid w:val="004F3983"/>
    <w:rsid w:val="004F7FC5"/>
    <w:rsid w:val="00500499"/>
    <w:rsid w:val="00500F1F"/>
    <w:rsid w:val="00502A2F"/>
    <w:rsid w:val="00505AAD"/>
    <w:rsid w:val="005076E2"/>
    <w:rsid w:val="0050798B"/>
    <w:rsid w:val="00510BEC"/>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69E1"/>
    <w:rsid w:val="0055786C"/>
    <w:rsid w:val="00560938"/>
    <w:rsid w:val="00563FE5"/>
    <w:rsid w:val="005644C5"/>
    <w:rsid w:val="00567049"/>
    <w:rsid w:val="00572355"/>
    <w:rsid w:val="00575DFD"/>
    <w:rsid w:val="00581CDC"/>
    <w:rsid w:val="00583569"/>
    <w:rsid w:val="00584855"/>
    <w:rsid w:val="005849F2"/>
    <w:rsid w:val="005851EE"/>
    <w:rsid w:val="005864F8"/>
    <w:rsid w:val="00590786"/>
    <w:rsid w:val="00590F0D"/>
    <w:rsid w:val="0059181A"/>
    <w:rsid w:val="00592C72"/>
    <w:rsid w:val="00592D74"/>
    <w:rsid w:val="00592F86"/>
    <w:rsid w:val="00593DC2"/>
    <w:rsid w:val="00594779"/>
    <w:rsid w:val="005967E1"/>
    <w:rsid w:val="00597CB5"/>
    <w:rsid w:val="005A0DAC"/>
    <w:rsid w:val="005A112D"/>
    <w:rsid w:val="005A1409"/>
    <w:rsid w:val="005A2870"/>
    <w:rsid w:val="005A35DA"/>
    <w:rsid w:val="005A4DEB"/>
    <w:rsid w:val="005A4E37"/>
    <w:rsid w:val="005A54D0"/>
    <w:rsid w:val="005A5D8D"/>
    <w:rsid w:val="005A6CEE"/>
    <w:rsid w:val="005B0337"/>
    <w:rsid w:val="005B20EF"/>
    <w:rsid w:val="005B425D"/>
    <w:rsid w:val="005B4A76"/>
    <w:rsid w:val="005B4B16"/>
    <w:rsid w:val="005B63D1"/>
    <w:rsid w:val="005C28B4"/>
    <w:rsid w:val="005C2BAA"/>
    <w:rsid w:val="005C4FC5"/>
    <w:rsid w:val="005C6E82"/>
    <w:rsid w:val="005D246F"/>
    <w:rsid w:val="005D2C15"/>
    <w:rsid w:val="005E06FC"/>
    <w:rsid w:val="005E0C42"/>
    <w:rsid w:val="005E2511"/>
    <w:rsid w:val="005E2C44"/>
    <w:rsid w:val="005E2ECE"/>
    <w:rsid w:val="005E4A88"/>
    <w:rsid w:val="005E57A3"/>
    <w:rsid w:val="005E5848"/>
    <w:rsid w:val="005F062F"/>
    <w:rsid w:val="005F262D"/>
    <w:rsid w:val="005F4D82"/>
    <w:rsid w:val="005F571F"/>
    <w:rsid w:val="00600835"/>
    <w:rsid w:val="00604547"/>
    <w:rsid w:val="00606723"/>
    <w:rsid w:val="00606797"/>
    <w:rsid w:val="00606B6B"/>
    <w:rsid w:val="00612B98"/>
    <w:rsid w:val="00613D04"/>
    <w:rsid w:val="0061402E"/>
    <w:rsid w:val="00621188"/>
    <w:rsid w:val="00622972"/>
    <w:rsid w:val="006257ED"/>
    <w:rsid w:val="00627545"/>
    <w:rsid w:val="0062799E"/>
    <w:rsid w:val="006308B1"/>
    <w:rsid w:val="00632094"/>
    <w:rsid w:val="006326CD"/>
    <w:rsid w:val="006346A1"/>
    <w:rsid w:val="00636ED3"/>
    <w:rsid w:val="0063725E"/>
    <w:rsid w:val="00644470"/>
    <w:rsid w:val="0064488E"/>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45A2"/>
    <w:rsid w:val="0068604F"/>
    <w:rsid w:val="0068740B"/>
    <w:rsid w:val="00687CD1"/>
    <w:rsid w:val="00687E50"/>
    <w:rsid w:val="00691AE3"/>
    <w:rsid w:val="00693DD7"/>
    <w:rsid w:val="006949A1"/>
    <w:rsid w:val="006957E7"/>
    <w:rsid w:val="00695808"/>
    <w:rsid w:val="006958A8"/>
    <w:rsid w:val="00697E76"/>
    <w:rsid w:val="006A23C6"/>
    <w:rsid w:val="006A2CE6"/>
    <w:rsid w:val="006A3CED"/>
    <w:rsid w:val="006A3E44"/>
    <w:rsid w:val="006A4C1F"/>
    <w:rsid w:val="006A59D6"/>
    <w:rsid w:val="006A6203"/>
    <w:rsid w:val="006A6317"/>
    <w:rsid w:val="006A637B"/>
    <w:rsid w:val="006A7D71"/>
    <w:rsid w:val="006A7E84"/>
    <w:rsid w:val="006B3449"/>
    <w:rsid w:val="006B3F5F"/>
    <w:rsid w:val="006B46FB"/>
    <w:rsid w:val="006B5362"/>
    <w:rsid w:val="006B557F"/>
    <w:rsid w:val="006C2B67"/>
    <w:rsid w:val="006C7D98"/>
    <w:rsid w:val="006D13E7"/>
    <w:rsid w:val="006D1594"/>
    <w:rsid w:val="006D38E4"/>
    <w:rsid w:val="006D56D6"/>
    <w:rsid w:val="006D7A94"/>
    <w:rsid w:val="006E21D7"/>
    <w:rsid w:val="006E21FB"/>
    <w:rsid w:val="006E2657"/>
    <w:rsid w:val="006E3E43"/>
    <w:rsid w:val="006E6215"/>
    <w:rsid w:val="006F02C0"/>
    <w:rsid w:val="006F291E"/>
    <w:rsid w:val="006F5D48"/>
    <w:rsid w:val="006F6732"/>
    <w:rsid w:val="006F724D"/>
    <w:rsid w:val="0070137C"/>
    <w:rsid w:val="00701B6B"/>
    <w:rsid w:val="00704843"/>
    <w:rsid w:val="00704E98"/>
    <w:rsid w:val="0070623F"/>
    <w:rsid w:val="0071102C"/>
    <w:rsid w:val="00711AEC"/>
    <w:rsid w:val="007137A1"/>
    <w:rsid w:val="007159D4"/>
    <w:rsid w:val="007230F0"/>
    <w:rsid w:val="00723452"/>
    <w:rsid w:val="00723A98"/>
    <w:rsid w:val="007246E7"/>
    <w:rsid w:val="00724C36"/>
    <w:rsid w:val="00730708"/>
    <w:rsid w:val="00733119"/>
    <w:rsid w:val="00735D7E"/>
    <w:rsid w:val="00736292"/>
    <w:rsid w:val="00736B41"/>
    <w:rsid w:val="00736E66"/>
    <w:rsid w:val="00737C03"/>
    <w:rsid w:val="007408B9"/>
    <w:rsid w:val="0074166D"/>
    <w:rsid w:val="0074418E"/>
    <w:rsid w:val="007462F2"/>
    <w:rsid w:val="007469C3"/>
    <w:rsid w:val="00750CA8"/>
    <w:rsid w:val="0075442C"/>
    <w:rsid w:val="00754CF9"/>
    <w:rsid w:val="00755036"/>
    <w:rsid w:val="00761234"/>
    <w:rsid w:val="007617CF"/>
    <w:rsid w:val="00761B64"/>
    <w:rsid w:val="0076316F"/>
    <w:rsid w:val="00764BEE"/>
    <w:rsid w:val="00764ECA"/>
    <w:rsid w:val="00766BB1"/>
    <w:rsid w:val="00770562"/>
    <w:rsid w:val="007709B9"/>
    <w:rsid w:val="00773223"/>
    <w:rsid w:val="007738CB"/>
    <w:rsid w:val="00776546"/>
    <w:rsid w:val="00780E67"/>
    <w:rsid w:val="0078258A"/>
    <w:rsid w:val="00785284"/>
    <w:rsid w:val="00791CFA"/>
    <w:rsid w:val="00791DB1"/>
    <w:rsid w:val="00791E61"/>
    <w:rsid w:val="00792342"/>
    <w:rsid w:val="007954AA"/>
    <w:rsid w:val="0079758B"/>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695"/>
    <w:rsid w:val="007C6AF4"/>
    <w:rsid w:val="007C75CB"/>
    <w:rsid w:val="007C77EC"/>
    <w:rsid w:val="007D1485"/>
    <w:rsid w:val="007D2A17"/>
    <w:rsid w:val="007D58DB"/>
    <w:rsid w:val="007D6A07"/>
    <w:rsid w:val="007D7F5A"/>
    <w:rsid w:val="007E0633"/>
    <w:rsid w:val="007E5641"/>
    <w:rsid w:val="007F1008"/>
    <w:rsid w:val="007F236B"/>
    <w:rsid w:val="007F3C69"/>
    <w:rsid w:val="007F5FF5"/>
    <w:rsid w:val="007F620A"/>
    <w:rsid w:val="007F6450"/>
    <w:rsid w:val="007F6B7C"/>
    <w:rsid w:val="007F7259"/>
    <w:rsid w:val="00800221"/>
    <w:rsid w:val="00801E4B"/>
    <w:rsid w:val="0080372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1794"/>
    <w:rsid w:val="008260E6"/>
    <w:rsid w:val="008275CC"/>
    <w:rsid w:val="008279FA"/>
    <w:rsid w:val="00830C82"/>
    <w:rsid w:val="00832A96"/>
    <w:rsid w:val="00836EA2"/>
    <w:rsid w:val="00837744"/>
    <w:rsid w:val="00837DFF"/>
    <w:rsid w:val="00842F92"/>
    <w:rsid w:val="008434EC"/>
    <w:rsid w:val="00843EDA"/>
    <w:rsid w:val="00845E62"/>
    <w:rsid w:val="00846F58"/>
    <w:rsid w:val="00851832"/>
    <w:rsid w:val="0085314C"/>
    <w:rsid w:val="00853680"/>
    <w:rsid w:val="00854B21"/>
    <w:rsid w:val="008553BB"/>
    <w:rsid w:val="00856638"/>
    <w:rsid w:val="00857745"/>
    <w:rsid w:val="00861195"/>
    <w:rsid w:val="008626E7"/>
    <w:rsid w:val="008637D9"/>
    <w:rsid w:val="00864AE2"/>
    <w:rsid w:val="00864E2F"/>
    <w:rsid w:val="0086523A"/>
    <w:rsid w:val="00870DFD"/>
    <w:rsid w:val="00870EE7"/>
    <w:rsid w:val="00873EB9"/>
    <w:rsid w:val="00874CE2"/>
    <w:rsid w:val="008767C5"/>
    <w:rsid w:val="00877C30"/>
    <w:rsid w:val="00882547"/>
    <w:rsid w:val="00882D05"/>
    <w:rsid w:val="008856AC"/>
    <w:rsid w:val="00885E85"/>
    <w:rsid w:val="00885F1A"/>
    <w:rsid w:val="008863B9"/>
    <w:rsid w:val="00886ADA"/>
    <w:rsid w:val="00893365"/>
    <w:rsid w:val="008A08A8"/>
    <w:rsid w:val="008A1257"/>
    <w:rsid w:val="008A3CC7"/>
    <w:rsid w:val="008A45A6"/>
    <w:rsid w:val="008A47D2"/>
    <w:rsid w:val="008A4B2F"/>
    <w:rsid w:val="008A5493"/>
    <w:rsid w:val="008A57DE"/>
    <w:rsid w:val="008A5AAD"/>
    <w:rsid w:val="008A61D7"/>
    <w:rsid w:val="008A730D"/>
    <w:rsid w:val="008B3419"/>
    <w:rsid w:val="008B44D9"/>
    <w:rsid w:val="008B44E7"/>
    <w:rsid w:val="008B465D"/>
    <w:rsid w:val="008B527E"/>
    <w:rsid w:val="008B5370"/>
    <w:rsid w:val="008B7A1D"/>
    <w:rsid w:val="008C0DFB"/>
    <w:rsid w:val="008C3914"/>
    <w:rsid w:val="008C4AA9"/>
    <w:rsid w:val="008C64F2"/>
    <w:rsid w:val="008D0A03"/>
    <w:rsid w:val="008D0BA5"/>
    <w:rsid w:val="008D4A27"/>
    <w:rsid w:val="008D5E4E"/>
    <w:rsid w:val="008E09EF"/>
    <w:rsid w:val="008E0D66"/>
    <w:rsid w:val="008E20D8"/>
    <w:rsid w:val="008E3FB6"/>
    <w:rsid w:val="008F0392"/>
    <w:rsid w:val="008F3789"/>
    <w:rsid w:val="008F686C"/>
    <w:rsid w:val="008F734B"/>
    <w:rsid w:val="008F7DDC"/>
    <w:rsid w:val="009010A3"/>
    <w:rsid w:val="00906876"/>
    <w:rsid w:val="009069A2"/>
    <w:rsid w:val="00906A7A"/>
    <w:rsid w:val="009077EC"/>
    <w:rsid w:val="00907873"/>
    <w:rsid w:val="009102D9"/>
    <w:rsid w:val="00912120"/>
    <w:rsid w:val="00912B73"/>
    <w:rsid w:val="00913575"/>
    <w:rsid w:val="00914449"/>
    <w:rsid w:val="009148DE"/>
    <w:rsid w:val="00915299"/>
    <w:rsid w:val="00915331"/>
    <w:rsid w:val="009157AD"/>
    <w:rsid w:val="00916788"/>
    <w:rsid w:val="0091685A"/>
    <w:rsid w:val="0091687B"/>
    <w:rsid w:val="00921985"/>
    <w:rsid w:val="0092199D"/>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05A"/>
    <w:rsid w:val="0094552E"/>
    <w:rsid w:val="00946B23"/>
    <w:rsid w:val="00952018"/>
    <w:rsid w:val="00953AAB"/>
    <w:rsid w:val="00956BD6"/>
    <w:rsid w:val="00964F2D"/>
    <w:rsid w:val="009652C1"/>
    <w:rsid w:val="00965CBE"/>
    <w:rsid w:val="00973138"/>
    <w:rsid w:val="00974089"/>
    <w:rsid w:val="00974BAD"/>
    <w:rsid w:val="009777D9"/>
    <w:rsid w:val="00977C10"/>
    <w:rsid w:val="0098197E"/>
    <w:rsid w:val="00983BA8"/>
    <w:rsid w:val="00984EE4"/>
    <w:rsid w:val="00985DF1"/>
    <w:rsid w:val="0098774C"/>
    <w:rsid w:val="00991B88"/>
    <w:rsid w:val="00991E6D"/>
    <w:rsid w:val="00994BF2"/>
    <w:rsid w:val="00995BCD"/>
    <w:rsid w:val="009966AC"/>
    <w:rsid w:val="00996BF1"/>
    <w:rsid w:val="00996FEC"/>
    <w:rsid w:val="00997200"/>
    <w:rsid w:val="009A07CA"/>
    <w:rsid w:val="009A19E6"/>
    <w:rsid w:val="009A4779"/>
    <w:rsid w:val="009A5753"/>
    <w:rsid w:val="009A579D"/>
    <w:rsid w:val="009A7585"/>
    <w:rsid w:val="009B020F"/>
    <w:rsid w:val="009B2463"/>
    <w:rsid w:val="009B3CAB"/>
    <w:rsid w:val="009B4B81"/>
    <w:rsid w:val="009B5A4C"/>
    <w:rsid w:val="009B6D1A"/>
    <w:rsid w:val="009B6E88"/>
    <w:rsid w:val="009C24AE"/>
    <w:rsid w:val="009C4421"/>
    <w:rsid w:val="009C6A2A"/>
    <w:rsid w:val="009D005E"/>
    <w:rsid w:val="009D18B1"/>
    <w:rsid w:val="009D39F7"/>
    <w:rsid w:val="009D54BA"/>
    <w:rsid w:val="009D6B27"/>
    <w:rsid w:val="009D7335"/>
    <w:rsid w:val="009E09FC"/>
    <w:rsid w:val="009E1902"/>
    <w:rsid w:val="009E1FDB"/>
    <w:rsid w:val="009E3297"/>
    <w:rsid w:val="009E3517"/>
    <w:rsid w:val="009E41A3"/>
    <w:rsid w:val="009E4E38"/>
    <w:rsid w:val="009E7196"/>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494E"/>
    <w:rsid w:val="00A256C5"/>
    <w:rsid w:val="00A26267"/>
    <w:rsid w:val="00A264F1"/>
    <w:rsid w:val="00A27404"/>
    <w:rsid w:val="00A27BE5"/>
    <w:rsid w:val="00A27D90"/>
    <w:rsid w:val="00A302CD"/>
    <w:rsid w:val="00A35AC7"/>
    <w:rsid w:val="00A361DB"/>
    <w:rsid w:val="00A40A11"/>
    <w:rsid w:val="00A4125D"/>
    <w:rsid w:val="00A443E2"/>
    <w:rsid w:val="00A47E70"/>
    <w:rsid w:val="00A5062D"/>
    <w:rsid w:val="00A50BCC"/>
    <w:rsid w:val="00A50CF0"/>
    <w:rsid w:val="00A518D6"/>
    <w:rsid w:val="00A5293A"/>
    <w:rsid w:val="00A5432B"/>
    <w:rsid w:val="00A54E6E"/>
    <w:rsid w:val="00A55A9C"/>
    <w:rsid w:val="00A56922"/>
    <w:rsid w:val="00A606B4"/>
    <w:rsid w:val="00A624FB"/>
    <w:rsid w:val="00A6295A"/>
    <w:rsid w:val="00A656CD"/>
    <w:rsid w:val="00A667C5"/>
    <w:rsid w:val="00A72561"/>
    <w:rsid w:val="00A72908"/>
    <w:rsid w:val="00A74913"/>
    <w:rsid w:val="00A75C8B"/>
    <w:rsid w:val="00A7671C"/>
    <w:rsid w:val="00A82079"/>
    <w:rsid w:val="00A822C1"/>
    <w:rsid w:val="00A86418"/>
    <w:rsid w:val="00A9258A"/>
    <w:rsid w:val="00AA05C2"/>
    <w:rsid w:val="00AA2421"/>
    <w:rsid w:val="00AA2CBC"/>
    <w:rsid w:val="00AA57A5"/>
    <w:rsid w:val="00AA75AD"/>
    <w:rsid w:val="00AA7F4B"/>
    <w:rsid w:val="00AB139F"/>
    <w:rsid w:val="00AB48D2"/>
    <w:rsid w:val="00AB6B81"/>
    <w:rsid w:val="00AC1276"/>
    <w:rsid w:val="00AC27E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3D17"/>
    <w:rsid w:val="00AF41E4"/>
    <w:rsid w:val="00AF490F"/>
    <w:rsid w:val="00B01373"/>
    <w:rsid w:val="00B02E92"/>
    <w:rsid w:val="00B04A48"/>
    <w:rsid w:val="00B04C51"/>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0FB2"/>
    <w:rsid w:val="00B345C4"/>
    <w:rsid w:val="00B347CC"/>
    <w:rsid w:val="00B34F32"/>
    <w:rsid w:val="00B35D44"/>
    <w:rsid w:val="00B36256"/>
    <w:rsid w:val="00B402E0"/>
    <w:rsid w:val="00B40CDA"/>
    <w:rsid w:val="00B4305E"/>
    <w:rsid w:val="00B47B38"/>
    <w:rsid w:val="00B5190A"/>
    <w:rsid w:val="00B539D1"/>
    <w:rsid w:val="00B60F99"/>
    <w:rsid w:val="00B61205"/>
    <w:rsid w:val="00B62605"/>
    <w:rsid w:val="00B670FF"/>
    <w:rsid w:val="00B67B97"/>
    <w:rsid w:val="00B708D2"/>
    <w:rsid w:val="00B72E0D"/>
    <w:rsid w:val="00B733D5"/>
    <w:rsid w:val="00B75F0C"/>
    <w:rsid w:val="00B765BF"/>
    <w:rsid w:val="00B76D75"/>
    <w:rsid w:val="00B77D70"/>
    <w:rsid w:val="00B806AA"/>
    <w:rsid w:val="00B807BB"/>
    <w:rsid w:val="00B819AF"/>
    <w:rsid w:val="00B83A64"/>
    <w:rsid w:val="00B83C02"/>
    <w:rsid w:val="00B83CA5"/>
    <w:rsid w:val="00B84F90"/>
    <w:rsid w:val="00B87A2A"/>
    <w:rsid w:val="00B902C0"/>
    <w:rsid w:val="00B905E9"/>
    <w:rsid w:val="00B910C1"/>
    <w:rsid w:val="00B91DC7"/>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4F52"/>
    <w:rsid w:val="00BB5329"/>
    <w:rsid w:val="00BB5DFC"/>
    <w:rsid w:val="00BB67F3"/>
    <w:rsid w:val="00BB7B66"/>
    <w:rsid w:val="00BC1455"/>
    <w:rsid w:val="00BC306A"/>
    <w:rsid w:val="00BC4B22"/>
    <w:rsid w:val="00BC4D89"/>
    <w:rsid w:val="00BC5A06"/>
    <w:rsid w:val="00BC78BC"/>
    <w:rsid w:val="00BD0A26"/>
    <w:rsid w:val="00BD279D"/>
    <w:rsid w:val="00BD4B1D"/>
    <w:rsid w:val="00BD5B2F"/>
    <w:rsid w:val="00BD61A5"/>
    <w:rsid w:val="00BD6BB8"/>
    <w:rsid w:val="00BD6BFF"/>
    <w:rsid w:val="00BE06AA"/>
    <w:rsid w:val="00BE0876"/>
    <w:rsid w:val="00BE1A18"/>
    <w:rsid w:val="00BE1C61"/>
    <w:rsid w:val="00BE1FEE"/>
    <w:rsid w:val="00BE26ED"/>
    <w:rsid w:val="00BE2879"/>
    <w:rsid w:val="00BE2CAC"/>
    <w:rsid w:val="00BE781C"/>
    <w:rsid w:val="00BE7FF8"/>
    <w:rsid w:val="00BF01AE"/>
    <w:rsid w:val="00BF0791"/>
    <w:rsid w:val="00BF0D7F"/>
    <w:rsid w:val="00BF1104"/>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4CA3"/>
    <w:rsid w:val="00C15998"/>
    <w:rsid w:val="00C15C70"/>
    <w:rsid w:val="00C17442"/>
    <w:rsid w:val="00C206C9"/>
    <w:rsid w:val="00C2401E"/>
    <w:rsid w:val="00C2469A"/>
    <w:rsid w:val="00C2479F"/>
    <w:rsid w:val="00C26862"/>
    <w:rsid w:val="00C30969"/>
    <w:rsid w:val="00C346BE"/>
    <w:rsid w:val="00C35A3D"/>
    <w:rsid w:val="00C36B98"/>
    <w:rsid w:val="00C4072F"/>
    <w:rsid w:val="00C4241E"/>
    <w:rsid w:val="00C4343F"/>
    <w:rsid w:val="00C445FE"/>
    <w:rsid w:val="00C451F7"/>
    <w:rsid w:val="00C45C4F"/>
    <w:rsid w:val="00C46ECF"/>
    <w:rsid w:val="00C47E00"/>
    <w:rsid w:val="00C50176"/>
    <w:rsid w:val="00C51F7A"/>
    <w:rsid w:val="00C5310E"/>
    <w:rsid w:val="00C5395A"/>
    <w:rsid w:val="00C54831"/>
    <w:rsid w:val="00C55196"/>
    <w:rsid w:val="00C56D23"/>
    <w:rsid w:val="00C603A0"/>
    <w:rsid w:val="00C6362D"/>
    <w:rsid w:val="00C66A2B"/>
    <w:rsid w:val="00C66BA2"/>
    <w:rsid w:val="00C70008"/>
    <w:rsid w:val="00C7022F"/>
    <w:rsid w:val="00C709B3"/>
    <w:rsid w:val="00C711CB"/>
    <w:rsid w:val="00C75C29"/>
    <w:rsid w:val="00C7679D"/>
    <w:rsid w:val="00C821C0"/>
    <w:rsid w:val="00C85FC8"/>
    <w:rsid w:val="00C946AF"/>
    <w:rsid w:val="00C95985"/>
    <w:rsid w:val="00CA15C0"/>
    <w:rsid w:val="00CA1B0D"/>
    <w:rsid w:val="00CA3458"/>
    <w:rsid w:val="00CA3D23"/>
    <w:rsid w:val="00CA4239"/>
    <w:rsid w:val="00CA6297"/>
    <w:rsid w:val="00CA68DD"/>
    <w:rsid w:val="00CB2224"/>
    <w:rsid w:val="00CB2739"/>
    <w:rsid w:val="00CB2752"/>
    <w:rsid w:val="00CB5791"/>
    <w:rsid w:val="00CB7560"/>
    <w:rsid w:val="00CC0916"/>
    <w:rsid w:val="00CC2587"/>
    <w:rsid w:val="00CC3A70"/>
    <w:rsid w:val="00CC5026"/>
    <w:rsid w:val="00CC506C"/>
    <w:rsid w:val="00CC52B0"/>
    <w:rsid w:val="00CC6346"/>
    <w:rsid w:val="00CC68D0"/>
    <w:rsid w:val="00CD067C"/>
    <w:rsid w:val="00CD244A"/>
    <w:rsid w:val="00CD39D1"/>
    <w:rsid w:val="00CD7966"/>
    <w:rsid w:val="00CE04A1"/>
    <w:rsid w:val="00CE12CC"/>
    <w:rsid w:val="00CE3C19"/>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2934"/>
    <w:rsid w:val="00D14347"/>
    <w:rsid w:val="00D1520E"/>
    <w:rsid w:val="00D16455"/>
    <w:rsid w:val="00D16E28"/>
    <w:rsid w:val="00D176BB"/>
    <w:rsid w:val="00D17BFF"/>
    <w:rsid w:val="00D2218F"/>
    <w:rsid w:val="00D241FE"/>
    <w:rsid w:val="00D24991"/>
    <w:rsid w:val="00D25772"/>
    <w:rsid w:val="00D2703E"/>
    <w:rsid w:val="00D31E66"/>
    <w:rsid w:val="00D32B4A"/>
    <w:rsid w:val="00D32D9F"/>
    <w:rsid w:val="00D3381C"/>
    <w:rsid w:val="00D35E9E"/>
    <w:rsid w:val="00D37455"/>
    <w:rsid w:val="00D37593"/>
    <w:rsid w:val="00D40FA3"/>
    <w:rsid w:val="00D4156F"/>
    <w:rsid w:val="00D41D13"/>
    <w:rsid w:val="00D44222"/>
    <w:rsid w:val="00D44442"/>
    <w:rsid w:val="00D444C9"/>
    <w:rsid w:val="00D47B62"/>
    <w:rsid w:val="00D50255"/>
    <w:rsid w:val="00D52415"/>
    <w:rsid w:val="00D5699A"/>
    <w:rsid w:val="00D572D1"/>
    <w:rsid w:val="00D57412"/>
    <w:rsid w:val="00D60BDE"/>
    <w:rsid w:val="00D64C39"/>
    <w:rsid w:val="00D6570A"/>
    <w:rsid w:val="00D65897"/>
    <w:rsid w:val="00D66520"/>
    <w:rsid w:val="00D66DD2"/>
    <w:rsid w:val="00D66F15"/>
    <w:rsid w:val="00D7290B"/>
    <w:rsid w:val="00D72BDE"/>
    <w:rsid w:val="00D72CA9"/>
    <w:rsid w:val="00D77248"/>
    <w:rsid w:val="00D83680"/>
    <w:rsid w:val="00D8774A"/>
    <w:rsid w:val="00D91108"/>
    <w:rsid w:val="00D96D71"/>
    <w:rsid w:val="00D96D92"/>
    <w:rsid w:val="00DA43E8"/>
    <w:rsid w:val="00DB12D5"/>
    <w:rsid w:val="00DB142B"/>
    <w:rsid w:val="00DB4301"/>
    <w:rsid w:val="00DB4B5A"/>
    <w:rsid w:val="00DB56DE"/>
    <w:rsid w:val="00DB682C"/>
    <w:rsid w:val="00DC22BB"/>
    <w:rsid w:val="00DC3E46"/>
    <w:rsid w:val="00DC4EA0"/>
    <w:rsid w:val="00DC52FF"/>
    <w:rsid w:val="00DD176E"/>
    <w:rsid w:val="00DD2EB7"/>
    <w:rsid w:val="00DE34CF"/>
    <w:rsid w:val="00DE47EE"/>
    <w:rsid w:val="00DE4950"/>
    <w:rsid w:val="00DE6188"/>
    <w:rsid w:val="00DE7D92"/>
    <w:rsid w:val="00DF18AD"/>
    <w:rsid w:val="00DF47A4"/>
    <w:rsid w:val="00DF5F2B"/>
    <w:rsid w:val="00DF7154"/>
    <w:rsid w:val="00E00456"/>
    <w:rsid w:val="00E02B2A"/>
    <w:rsid w:val="00E0444E"/>
    <w:rsid w:val="00E0507A"/>
    <w:rsid w:val="00E052AB"/>
    <w:rsid w:val="00E06AE1"/>
    <w:rsid w:val="00E13817"/>
    <w:rsid w:val="00E13F3D"/>
    <w:rsid w:val="00E171A4"/>
    <w:rsid w:val="00E172A7"/>
    <w:rsid w:val="00E21D24"/>
    <w:rsid w:val="00E22C13"/>
    <w:rsid w:val="00E23869"/>
    <w:rsid w:val="00E24679"/>
    <w:rsid w:val="00E24A33"/>
    <w:rsid w:val="00E26962"/>
    <w:rsid w:val="00E26E2A"/>
    <w:rsid w:val="00E27393"/>
    <w:rsid w:val="00E305BB"/>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77AC0"/>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5773"/>
    <w:rsid w:val="00EB790F"/>
    <w:rsid w:val="00EC0677"/>
    <w:rsid w:val="00EC2FDD"/>
    <w:rsid w:val="00EC38A6"/>
    <w:rsid w:val="00ED1942"/>
    <w:rsid w:val="00ED250F"/>
    <w:rsid w:val="00ED477F"/>
    <w:rsid w:val="00ED4D69"/>
    <w:rsid w:val="00ED7CA9"/>
    <w:rsid w:val="00EE1253"/>
    <w:rsid w:val="00EE1C10"/>
    <w:rsid w:val="00EE6F84"/>
    <w:rsid w:val="00EE7119"/>
    <w:rsid w:val="00EE7412"/>
    <w:rsid w:val="00EE7D7C"/>
    <w:rsid w:val="00EF00EC"/>
    <w:rsid w:val="00EF00F5"/>
    <w:rsid w:val="00EF0B6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2B5"/>
    <w:rsid w:val="00F173E1"/>
    <w:rsid w:val="00F232E9"/>
    <w:rsid w:val="00F23D69"/>
    <w:rsid w:val="00F25D98"/>
    <w:rsid w:val="00F300FB"/>
    <w:rsid w:val="00F31443"/>
    <w:rsid w:val="00F333EF"/>
    <w:rsid w:val="00F337A2"/>
    <w:rsid w:val="00F344B5"/>
    <w:rsid w:val="00F35B29"/>
    <w:rsid w:val="00F367D6"/>
    <w:rsid w:val="00F41C15"/>
    <w:rsid w:val="00F443AF"/>
    <w:rsid w:val="00F5320D"/>
    <w:rsid w:val="00F54B4F"/>
    <w:rsid w:val="00F54E5C"/>
    <w:rsid w:val="00F6043B"/>
    <w:rsid w:val="00F605A7"/>
    <w:rsid w:val="00F64B97"/>
    <w:rsid w:val="00F70AF7"/>
    <w:rsid w:val="00F70BD8"/>
    <w:rsid w:val="00F71890"/>
    <w:rsid w:val="00F7261B"/>
    <w:rsid w:val="00F73303"/>
    <w:rsid w:val="00F7342E"/>
    <w:rsid w:val="00F73630"/>
    <w:rsid w:val="00F73A66"/>
    <w:rsid w:val="00F778C4"/>
    <w:rsid w:val="00F80453"/>
    <w:rsid w:val="00F8074F"/>
    <w:rsid w:val="00F8111A"/>
    <w:rsid w:val="00F84DA0"/>
    <w:rsid w:val="00F84EDC"/>
    <w:rsid w:val="00F860E1"/>
    <w:rsid w:val="00F86907"/>
    <w:rsid w:val="00F876E5"/>
    <w:rsid w:val="00F87746"/>
    <w:rsid w:val="00F90A47"/>
    <w:rsid w:val="00F91307"/>
    <w:rsid w:val="00F91C5F"/>
    <w:rsid w:val="00F91FD5"/>
    <w:rsid w:val="00F92207"/>
    <w:rsid w:val="00F946B4"/>
    <w:rsid w:val="00F9672D"/>
    <w:rsid w:val="00FA0068"/>
    <w:rsid w:val="00FA159A"/>
    <w:rsid w:val="00FA210C"/>
    <w:rsid w:val="00FA232B"/>
    <w:rsid w:val="00FA4B82"/>
    <w:rsid w:val="00FA7E9E"/>
    <w:rsid w:val="00FB1127"/>
    <w:rsid w:val="00FB5DA3"/>
    <w:rsid w:val="00FB6386"/>
    <w:rsid w:val="00FC24E5"/>
    <w:rsid w:val="00FC27A3"/>
    <w:rsid w:val="00FC2DFD"/>
    <w:rsid w:val="00FC430D"/>
    <w:rsid w:val="00FC53F8"/>
    <w:rsid w:val="00FC5B93"/>
    <w:rsid w:val="00FC6688"/>
    <w:rsid w:val="00FD2D1B"/>
    <w:rsid w:val="00FD4830"/>
    <w:rsid w:val="00FE00FE"/>
    <w:rsid w:val="00FE0C27"/>
    <w:rsid w:val="00FE1C93"/>
    <w:rsid w:val="00FE3B48"/>
    <w:rsid w:val="00FE6D7A"/>
    <w:rsid w:val="00FF3401"/>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qFormat/>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qFormat/>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qFormat/>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46F98"/>
    <w:rPr>
      <w:rFonts w:ascii="Times New Roman" w:eastAsia="SimSun" w:hAnsi="Times New Roman"/>
      <w:b/>
      <w:bCs/>
      <w:lang w:val="en-GB" w:eastAsia="zh-CN"/>
    </w:rPr>
  </w:style>
  <w:style w:type="character" w:customStyle="1" w:styleId="colour">
    <w:name w:val="colour"/>
    <w:basedOn w:val="DefaultParagraphFont"/>
    <w:qForma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qFormat/>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qForma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qFormat/>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0">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0"/>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link w:val="LGTdoc1Char"/>
    <w:qFormat/>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paragraph" w:customStyle="1" w:styleId="Bullet-3">
    <w:name w:val="Bullet-3"/>
    <w:basedOn w:val="Normal"/>
    <w:link w:val="Bullet-3Char"/>
    <w:qFormat/>
    <w:rsid w:val="000E297C"/>
    <w:pPr>
      <w:numPr>
        <w:ilvl w:val="2"/>
        <w:numId w:val="26"/>
      </w:numPr>
      <w:spacing w:after="0"/>
      <w:jc w:val="both"/>
    </w:pPr>
    <w:rPr>
      <w:rFonts w:ascii="Book Antiqua" w:eastAsia="Malgun Gothic" w:hAnsi="Book Antiqua"/>
      <w:lang w:val="en-US"/>
    </w:rPr>
  </w:style>
  <w:style w:type="character" w:customStyle="1" w:styleId="Bullet-3Char">
    <w:name w:val="Bullet-3 Char"/>
    <w:link w:val="Bullet-3"/>
    <w:rsid w:val="000E297C"/>
    <w:rPr>
      <w:rFonts w:ascii="Book Antiqua" w:eastAsia="Malgun Gothic" w:hAnsi="Book Antiqua"/>
      <w:lang w:val="en-US" w:eastAsia="en-US"/>
    </w:rPr>
  </w:style>
  <w:style w:type="paragraph" w:customStyle="1" w:styleId="bulletlevel1">
    <w:name w:val="bullet level 1"/>
    <w:basedOn w:val="Bullet-3"/>
    <w:link w:val="bulletlevel1Char"/>
    <w:qFormat/>
    <w:rsid w:val="000E297C"/>
    <w:pPr>
      <w:numPr>
        <w:ilvl w:val="0"/>
      </w:numPr>
    </w:pPr>
    <w:rPr>
      <w:lang w:val="en-AU"/>
    </w:rPr>
  </w:style>
  <w:style w:type="paragraph" w:customStyle="1" w:styleId="bulletlevel2">
    <w:name w:val="bullet level 2"/>
    <w:basedOn w:val="Bullet-3"/>
    <w:link w:val="bulletlevel2Char"/>
    <w:qFormat/>
    <w:rsid w:val="000E297C"/>
    <w:pPr>
      <w:numPr>
        <w:ilvl w:val="1"/>
      </w:numPr>
    </w:pPr>
    <w:rPr>
      <w:lang w:val="en-AU"/>
    </w:rPr>
  </w:style>
  <w:style w:type="paragraph" w:customStyle="1" w:styleId="bulletlevel4">
    <w:name w:val="bullet level 4"/>
    <w:basedOn w:val="Bullet-3"/>
    <w:link w:val="bulletlevel4Char"/>
    <w:qFormat/>
    <w:rsid w:val="000E297C"/>
    <w:pPr>
      <w:numPr>
        <w:ilvl w:val="3"/>
      </w:numPr>
    </w:pPr>
    <w:rPr>
      <w:lang w:val="en-AU"/>
    </w:rPr>
  </w:style>
  <w:style w:type="character" w:customStyle="1" w:styleId="bulletlevel4Char">
    <w:name w:val="bullet level 4 Char"/>
    <w:link w:val="bulletlevel4"/>
    <w:rsid w:val="000E297C"/>
    <w:rPr>
      <w:rFonts w:ascii="Book Antiqua" w:eastAsia="Malgun Gothic" w:hAnsi="Book Antiqua"/>
      <w:lang w:val="en-AU" w:eastAsia="en-US"/>
    </w:rPr>
  </w:style>
  <w:style w:type="character" w:customStyle="1" w:styleId="bulletlevel1Char">
    <w:name w:val="bullet level 1 Char"/>
    <w:link w:val="bulletlevel1"/>
    <w:rsid w:val="000E297C"/>
    <w:rPr>
      <w:rFonts w:ascii="Book Antiqua" w:eastAsia="Malgun Gothic" w:hAnsi="Book Antiqua"/>
      <w:lang w:val="en-AU" w:eastAsia="en-US"/>
    </w:rPr>
  </w:style>
  <w:style w:type="character" w:customStyle="1" w:styleId="bulletlevel2Char">
    <w:name w:val="bullet level 2 Char"/>
    <w:link w:val="bulletlevel2"/>
    <w:rsid w:val="000E297C"/>
    <w:rPr>
      <w:rFonts w:ascii="Book Antiqua" w:eastAsia="Malgun Gothic" w:hAnsi="Book Antiqua"/>
      <w:lang w:val="en-AU" w:eastAsia="en-US"/>
    </w:rPr>
  </w:style>
  <w:style w:type="paragraph" w:customStyle="1" w:styleId="2">
    <w:name w:val="스타일 양쪽 첫 줄:  2 글자"/>
    <w:basedOn w:val="Normal"/>
    <w:rsid w:val="000E297C"/>
    <w:pPr>
      <w:spacing w:line="288" w:lineRule="auto"/>
      <w:ind w:firstLineChars="200" w:firstLine="200"/>
      <w:jc w:val="both"/>
    </w:pPr>
    <w:rPr>
      <w:rFonts w:eastAsia="Malgun Gothic" w:cs="Batang"/>
      <w:lang w:val="en-US"/>
    </w:rPr>
  </w:style>
  <w:style w:type="paragraph" w:customStyle="1" w:styleId="6pt6pt12">
    <w:name w:val="스타일 목록 단락 + 양쪽 앞: 6 pt 단락 뒤: 6 pt 줄 간격: 배수 1.2 줄"/>
    <w:basedOn w:val="ListParagraph"/>
    <w:rsid w:val="000E297C"/>
    <w:pPr>
      <w:spacing w:before="120" w:after="120" w:line="288" w:lineRule="auto"/>
      <w:ind w:leftChars="400" w:left="400"/>
      <w:contextualSpacing w:val="0"/>
      <w:jc w:val="both"/>
    </w:pPr>
    <w:rPr>
      <w:rFonts w:ascii="Times New Roman" w:eastAsia="Malgun Gothic" w:hAnsi="Times New Roman" w:cs="Batang"/>
      <w:sz w:val="20"/>
      <w:szCs w:val="20"/>
      <w:lang w:val="en-US"/>
    </w:rPr>
  </w:style>
  <w:style w:type="paragraph" w:customStyle="1" w:styleId="a7">
    <w:name w:val="스타일 양쪽"/>
    <w:basedOn w:val="Normal"/>
    <w:rsid w:val="000E297C"/>
    <w:pPr>
      <w:spacing w:line="288" w:lineRule="auto"/>
      <w:jc w:val="both"/>
    </w:pPr>
    <w:rPr>
      <w:rFonts w:eastAsia="Malgun Gothic" w:cs="Batang"/>
      <w:lang w:val="en-US"/>
    </w:rPr>
  </w:style>
  <w:style w:type="paragraph" w:customStyle="1" w:styleId="20">
    <w:name w:val="스타일 스타일 양쪽 + 첫 줄:  2 글자"/>
    <w:basedOn w:val="Normal"/>
    <w:link w:val="2Char"/>
    <w:rsid w:val="000E297C"/>
    <w:pPr>
      <w:spacing w:before="120" w:after="120" w:line="288" w:lineRule="auto"/>
      <w:ind w:firstLineChars="200" w:firstLine="200"/>
      <w:jc w:val="both"/>
    </w:pPr>
    <w:rPr>
      <w:rFonts w:eastAsia="Malgun Gothic"/>
      <w:lang w:val="en-US"/>
    </w:rPr>
  </w:style>
  <w:style w:type="character" w:customStyle="1" w:styleId="2Char">
    <w:name w:val="스타일 스타일 양쪽 + 첫 줄:  2 글자 Char"/>
    <w:link w:val="20"/>
    <w:rsid w:val="000E297C"/>
    <w:rPr>
      <w:rFonts w:ascii="Times New Roman" w:eastAsia="Malgun Gothic" w:hAnsi="Times New Roman"/>
      <w:lang w:val="en-US" w:eastAsia="en-US"/>
    </w:rPr>
  </w:style>
  <w:style w:type="paragraph" w:customStyle="1" w:styleId="22">
    <w:name w:val="스타일 스타일 양쪽 첫 줄:  2 글자 + 첫 줄:  2 글자"/>
    <w:basedOn w:val="2"/>
    <w:rsid w:val="000E297C"/>
    <w:pPr>
      <w:spacing w:line="300" w:lineRule="auto"/>
    </w:pPr>
  </w:style>
  <w:style w:type="paragraph" w:customStyle="1" w:styleId="6pt6pt120">
    <w:name w:val="스타일 목록 단락 + 양쪽 앞: 6 pt 단락 뒤: 6 pt 줄 간격: 배수 1.2 줄 왼쪽 0 글자"/>
    <w:basedOn w:val="ListParagraph"/>
    <w:rsid w:val="000E297C"/>
    <w:pPr>
      <w:spacing w:before="120" w:after="120" w:line="336" w:lineRule="auto"/>
      <w:ind w:left="0"/>
      <w:contextualSpacing w:val="0"/>
      <w:jc w:val="both"/>
    </w:pPr>
    <w:rPr>
      <w:rFonts w:ascii="Times New Roman" w:eastAsia="Malgun Gothic" w:hAnsi="Times New Roman" w:cs="Batang"/>
      <w:sz w:val="20"/>
      <w:szCs w:val="20"/>
      <w:lang w:val="en-US"/>
    </w:rPr>
  </w:style>
  <w:style w:type="paragraph" w:customStyle="1" w:styleId="222">
    <w:name w:val="스타일 스타일 스타일 양쪽 첫 줄:  2 글자 + 첫 줄:  2 글자 + 첫 줄:  2 글자"/>
    <w:basedOn w:val="22"/>
    <w:rsid w:val="000E297C"/>
    <w:pPr>
      <w:spacing w:line="312" w:lineRule="auto"/>
    </w:pPr>
  </w:style>
  <w:style w:type="paragraph" w:customStyle="1" w:styleId="200">
    <w:name w:val="스타일 스타일 양쪽 첫 줄:  2 글자 + 첫 줄:  0 글자"/>
    <w:basedOn w:val="2"/>
    <w:rsid w:val="000E297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0E297C"/>
    <w:pPr>
      <w:pBdr>
        <w:top w:val="none" w:sz="0" w:space="0" w:color="auto"/>
      </w:pBdr>
      <w:tabs>
        <w:tab w:val="left" w:pos="426"/>
      </w:tabs>
      <w:overflowPunct w:val="0"/>
      <w:autoSpaceDE w:val="0"/>
      <w:autoSpaceDN w:val="0"/>
      <w:adjustRightInd w:val="0"/>
      <w:spacing w:before="360" w:after="120" w:line="288" w:lineRule="auto"/>
      <w:ind w:left="0" w:firstLine="0"/>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0E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rsid w:val="000E297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MS Mincho" w:hAnsi="Times"/>
      <w:sz w:val="24"/>
      <w:lang w:val="en-US"/>
    </w:rPr>
  </w:style>
  <w:style w:type="paragraph" w:customStyle="1" w:styleId="capCaptionChar1CaptionCharCharCaptionChar1CharCap">
    <w:name w:val="스타일 캡션capCaption Char1Caption Char CharCaption Char1 CharCap..."/>
    <w:basedOn w:val="Caption"/>
    <w:rsid w:val="000E297C"/>
    <w:pPr>
      <w:overflowPunct/>
      <w:autoSpaceDE/>
      <w:autoSpaceDN/>
      <w:adjustRightInd/>
      <w:spacing w:after="360"/>
      <w:jc w:val="center"/>
      <w:textAlignment w:val="auto"/>
    </w:pPr>
    <w:rPr>
      <w:rFonts w:eastAsia="MS Mincho" w:cs="Batang"/>
      <w:bCs/>
      <w:lang w:val="en-US" w:eastAsia="en-US"/>
    </w:rPr>
  </w:style>
  <w:style w:type="paragraph" w:customStyle="1" w:styleId="reference0">
    <w:name w:val="reference"/>
    <w:basedOn w:val="Normal"/>
    <w:rsid w:val="000E297C"/>
    <w:pPr>
      <w:widowControl w:val="0"/>
      <w:numPr>
        <w:numId w:val="27"/>
      </w:numPr>
      <w:autoSpaceDE w:val="0"/>
      <w:autoSpaceDN w:val="0"/>
      <w:adjustRightInd w:val="0"/>
      <w:spacing w:after="60"/>
    </w:pPr>
    <w:rPr>
      <w:sz w:val="22"/>
      <w:lang w:val="en-US"/>
    </w:rPr>
  </w:style>
  <w:style w:type="table" w:customStyle="1" w:styleId="111">
    <w:name w:val="눈금 표 1 밝게1"/>
    <w:basedOn w:val="TableNormal"/>
    <w:uiPriority w:val="46"/>
    <w:rsid w:val="000E297C"/>
    <w:rPr>
      <w:rFonts w:ascii="Times New Roman" w:eastAsia="Batang"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표 구분선1"/>
    <w:basedOn w:val="TableNormal"/>
    <w:next w:val="TableGrid"/>
    <w:rsid w:val="000E297C"/>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0E297C"/>
    <w:pPr>
      <w:numPr>
        <w:numId w:val="28"/>
      </w:numPr>
      <w:spacing w:before="40" w:after="0"/>
    </w:pPr>
    <w:rPr>
      <w:rFonts w:ascii="Arial" w:eastAsia="MS Mincho" w:hAnsi="Arial"/>
      <w:b/>
      <w:szCs w:val="24"/>
      <w:lang w:val="en-US" w:eastAsia="en-GB"/>
    </w:rPr>
  </w:style>
  <w:style w:type="character" w:customStyle="1" w:styleId="EmailDiscussionChar">
    <w:name w:val="EmailDiscussion Char"/>
    <w:link w:val="EmailDiscussion"/>
    <w:rsid w:val="000E297C"/>
    <w:rPr>
      <w:rFonts w:ascii="Arial" w:eastAsia="MS Mincho" w:hAnsi="Arial"/>
      <w:b/>
      <w:szCs w:val="24"/>
      <w:lang w:val="en-US" w:eastAsia="en-GB"/>
    </w:rPr>
  </w:style>
  <w:style w:type="paragraph" w:customStyle="1" w:styleId="EmailDiscussion2">
    <w:name w:val="EmailDiscussion2"/>
    <w:basedOn w:val="Doc-text2"/>
    <w:qFormat/>
    <w:rsid w:val="000E297C"/>
    <w:rPr>
      <w:lang w:val="en-US"/>
    </w:rPr>
  </w:style>
  <w:style w:type="character" w:customStyle="1" w:styleId="EditorsNoteChar">
    <w:name w:val="Editor's Note Char"/>
    <w:link w:val="EditorsNote"/>
    <w:rsid w:val="000E297C"/>
    <w:rPr>
      <w:rFonts w:ascii="Times New Roman" w:hAnsi="Times New Roman"/>
      <w:color w:val="FF0000"/>
      <w:lang w:val="en-GB" w:eastAsia="en-US"/>
    </w:rPr>
  </w:style>
  <w:style w:type="character" w:customStyle="1" w:styleId="TANChar">
    <w:name w:val="TAN Char"/>
    <w:link w:val="TAN"/>
    <w:rsid w:val="000E297C"/>
    <w:rPr>
      <w:rFonts w:ascii="Arial" w:hAnsi="Arial"/>
      <w:sz w:val="18"/>
      <w:lang w:val="en-GB" w:eastAsia="en-US"/>
    </w:rPr>
  </w:style>
  <w:style w:type="character" w:customStyle="1" w:styleId="EQChar">
    <w:name w:val="EQ Char"/>
    <w:link w:val="EQ"/>
    <w:locked/>
    <w:rsid w:val="000E297C"/>
    <w:rPr>
      <w:rFonts w:ascii="Times New Roman" w:hAnsi="Times New Roman"/>
      <w:noProof/>
      <w:lang w:val="en-GB" w:eastAsia="en-US"/>
    </w:rPr>
  </w:style>
  <w:style w:type="paragraph" w:customStyle="1" w:styleId="TP-change">
    <w:name w:val="TP-change"/>
    <w:basedOn w:val="Normal"/>
    <w:qFormat/>
    <w:rsid w:val="000E297C"/>
    <w:pPr>
      <w:numPr>
        <w:numId w:val="29"/>
      </w:numPr>
      <w:spacing w:after="0"/>
      <w:jc w:val="center"/>
    </w:pPr>
    <w:rPr>
      <w:rFonts w:eastAsia="SimSun"/>
      <w:b/>
      <w:lang w:val="en-US" w:eastAsia="x-none"/>
    </w:rPr>
  </w:style>
  <w:style w:type="paragraph" w:customStyle="1" w:styleId="Agreement">
    <w:name w:val="Agreement"/>
    <w:basedOn w:val="Normal"/>
    <w:next w:val="Doc-text2"/>
    <w:qFormat/>
    <w:rsid w:val="000E297C"/>
    <w:pPr>
      <w:spacing w:before="60" w:after="0"/>
    </w:pPr>
    <w:rPr>
      <w:rFonts w:ascii="Arial" w:hAnsi="Arial"/>
      <w:b/>
      <w:szCs w:val="24"/>
      <w:lang w:val="en-US" w:eastAsia="ja-JP"/>
    </w:rPr>
  </w:style>
  <w:style w:type="table" w:styleId="GridTable5Dark-Accent5">
    <w:name w:val="Grid Table 5 Dark Accent 5"/>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5">
    <w:name w:val="Grid Table 4 Accent 5"/>
    <w:basedOn w:val="TableNormal"/>
    <w:uiPriority w:val="49"/>
    <w:rsid w:val="000E297C"/>
    <w:rPr>
      <w:rFonts w:ascii="Times New Roman" w:eastAsia="Batang" w:hAnsi="Times New Roman"/>
      <w:lang w:val="en-US" w:eastAsia="ko-K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11">
    <w:name w:val="LGTdoc_제목1.1"/>
    <w:basedOn w:val="Normal"/>
    <w:qFormat/>
    <w:rsid w:val="000E297C"/>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eastAsia="ko-KR"/>
    </w:rPr>
  </w:style>
  <w:style w:type="paragraph" w:customStyle="1" w:styleId="LGTdoc111">
    <w:name w:val="LGTdoc_제목1.1.1"/>
    <w:basedOn w:val="Normal"/>
    <w:qFormat/>
    <w:rsid w:val="000E297C"/>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eastAsia="ko-KR"/>
    </w:rPr>
  </w:style>
  <w:style w:type="paragraph" w:customStyle="1" w:styleId="13">
    <w:name w:val="랜1회의_본문"/>
    <w:basedOn w:val="Normal"/>
    <w:qFormat/>
    <w:rsid w:val="000E297C"/>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eastAsia="ko-KR"/>
    </w:rPr>
  </w:style>
  <w:style w:type="paragraph" w:customStyle="1" w:styleId="LGTdoc">
    <w:name w:val="LGTdoc_소제목"/>
    <w:basedOn w:val="LGTdoc0"/>
    <w:qFormat/>
    <w:rsid w:val="000E297C"/>
    <w:pPr>
      <w:numPr>
        <w:numId w:val="30"/>
      </w:numPr>
      <w:tabs>
        <w:tab w:val="clear" w:pos="800"/>
        <w:tab w:val="left" w:pos="400"/>
        <w:tab w:val="num" w:pos="851"/>
      </w:tabs>
      <w:kinsoku w:val="0"/>
      <w:overflowPunct w:val="0"/>
      <w:spacing w:before="0" w:after="60"/>
      <w:ind w:left="851" w:hanging="800"/>
      <w:textAlignment w:val="baseline"/>
    </w:pPr>
    <w:rPr>
      <w:b/>
      <w:snapToGrid w:val="0"/>
      <w:sz w:val="24"/>
      <w:szCs w:val="22"/>
      <w:lang w:val="en-GB" w:eastAsia="ko-KR"/>
    </w:rPr>
  </w:style>
  <w:style w:type="paragraph" w:customStyle="1" w:styleId="LGTdoc2">
    <w:name w:val="LGTdoc_레퍼런스"/>
    <w:basedOn w:val="LGTdoc0"/>
    <w:qFormat/>
    <w:rsid w:val="000E297C"/>
    <w:pPr>
      <w:kinsoku w:val="0"/>
      <w:overflowPunct w:val="0"/>
      <w:spacing w:before="0" w:after="60"/>
      <w:ind w:left="299" w:hangingChars="136" w:hanging="299"/>
      <w:textAlignment w:val="baseline"/>
    </w:pPr>
    <w:rPr>
      <w:snapToGrid w:val="0"/>
      <w:szCs w:val="22"/>
      <w:lang w:val="en-GB" w:eastAsia="ko-KR"/>
    </w:rPr>
  </w:style>
  <w:style w:type="paragraph" w:customStyle="1" w:styleId="CharCharCharCharCharChar0">
    <w:name w:val="(文字) (文字) Char Char (文字) (文字) Char Char (文字) (文字) Char Char"/>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rsid w:val="000E297C"/>
    <w:pPr>
      <w:keepNext/>
      <w:tabs>
        <w:tab w:val="left" w:pos="851"/>
      </w:tabs>
      <w:kinsoku w:val="0"/>
      <w:overflowPunct w:val="0"/>
      <w:autoSpaceDE w:val="0"/>
      <w:autoSpaceDN w:val="0"/>
      <w:adjustRightInd w:val="0"/>
      <w:spacing w:before="60" w:after="60" w:line="259" w:lineRule="auto"/>
      <w:ind w:left="851" w:hanging="851"/>
      <w:jc w:val="both"/>
      <w:textAlignment w:val="baseline"/>
    </w:pPr>
    <w:rPr>
      <w:rFonts w:eastAsia="SimSun" w:cs="Arial"/>
      <w:snapToGrid w:val="0"/>
      <w:color w:val="0000FF"/>
      <w:kern w:val="2"/>
      <w:sz w:val="24"/>
      <w:szCs w:val="22"/>
      <w:lang w:eastAsia="zh-CN"/>
    </w:rPr>
  </w:style>
  <w:style w:type="paragraph" w:customStyle="1" w:styleId="Char0">
    <w:name w:val="Char"/>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Text0">
    <w:name w:val="Text"/>
    <w:basedOn w:val="Normal"/>
    <w:qFormat/>
    <w:rsid w:val="000E297C"/>
    <w:pPr>
      <w:widowControl w:val="0"/>
      <w:kinsoku w:val="0"/>
      <w:overflowPunct w:val="0"/>
      <w:autoSpaceDE w:val="0"/>
      <w:autoSpaceDN w:val="0"/>
      <w:adjustRightInd w:val="0"/>
      <w:spacing w:after="60" w:line="252" w:lineRule="auto"/>
      <w:ind w:firstLine="202"/>
      <w:jc w:val="both"/>
      <w:textAlignment w:val="baseline"/>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ddress">
    <w:name w:val="address"/>
    <w:qFormat/>
    <w:rsid w:val="000E29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14">
    <w:name w:val="본문1"/>
    <w:semiHidden/>
    <w:qFormat/>
    <w:rsid w:val="000E297C"/>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sid w:val="000E297C"/>
    <w:rPr>
      <w:rFonts w:ascii="Arial" w:eastAsia="SimSun" w:hAnsi="Arial" w:cs="Arial"/>
      <w:color w:val="auto"/>
      <w:kern w:val="2"/>
      <w:sz w:val="20"/>
      <w:szCs w:val="20"/>
      <w:lang w:val="en-US" w:eastAsia="zh-CN" w:bidi="ar-SA"/>
    </w:rPr>
  </w:style>
  <w:style w:type="paragraph" w:customStyle="1" w:styleId="CharCharCharCharCharChar10">
    <w:name w:val="(文字) (文字) Char Char (文字) (文字) Char Char (文字) (文字) Char Char1"/>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lgtdoc3">
    <w:name w:val="lgtdoc"/>
    <w:basedOn w:val="Normal"/>
    <w:qFormat/>
    <w:rsid w:val="000E297C"/>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eastAsia="ko-KR"/>
    </w:rPr>
  </w:style>
  <w:style w:type="paragraph" w:customStyle="1" w:styleId="Revision1">
    <w:name w:val="Revision1"/>
    <w:hidden/>
    <w:uiPriority w:val="99"/>
    <w:semiHidden/>
    <w:qFormat/>
    <w:rsid w:val="000E297C"/>
    <w:pPr>
      <w:spacing w:after="160" w:line="259" w:lineRule="auto"/>
    </w:pPr>
    <w:rPr>
      <w:rFonts w:ascii="Batang" w:eastAsia="Batang" w:hAnsi="Times New Roman"/>
      <w:kern w:val="2"/>
      <w:szCs w:val="24"/>
      <w:lang w:val="en-US" w:eastAsia="ko-KR"/>
    </w:rPr>
  </w:style>
  <w:style w:type="paragraph" w:customStyle="1" w:styleId="NoSpacing1">
    <w:name w:val="No Spacing1"/>
    <w:uiPriority w:val="1"/>
    <w:qFormat/>
    <w:rsid w:val="000E297C"/>
    <w:pPr>
      <w:spacing w:after="160" w:line="259" w:lineRule="auto"/>
    </w:pPr>
    <w:rPr>
      <w:rFonts w:ascii="Times New Roman" w:eastAsia="Malgun Gothic" w:hAnsi="Times New Roman"/>
      <w:szCs w:val="22"/>
      <w:lang w:val="en-US" w:eastAsia="ko-KR"/>
    </w:rPr>
  </w:style>
  <w:style w:type="table" w:customStyle="1" w:styleId="GridTable2-Accent31">
    <w:name w:val="Grid Table 2 - Accent 31"/>
    <w:basedOn w:val="TableNormal"/>
    <w:uiPriority w:val="47"/>
    <w:qFormat/>
    <w:rsid w:val="000E297C"/>
    <w:pPr>
      <w:spacing w:after="160" w:line="259" w:lineRule="auto"/>
    </w:pPr>
    <w:rPr>
      <w:rFonts w:ascii="Times New Roman" w:eastAsia="Batang"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0E297C"/>
    <w:pPr>
      <w:spacing w:after="160" w:line="259" w:lineRule="auto"/>
    </w:pPr>
    <w:rPr>
      <w:rFonts w:ascii="Times New Roman" w:eastAsia="Batang"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0E297C"/>
    <w:rPr>
      <w:color w:val="808080"/>
    </w:rPr>
  </w:style>
  <w:style w:type="table" w:customStyle="1" w:styleId="PlainTable31">
    <w:name w:val="Plain Table 31"/>
    <w:basedOn w:val="TableNormal"/>
    <w:uiPriority w:val="43"/>
    <w:qFormat/>
    <w:rsid w:val="000E297C"/>
    <w:pPr>
      <w:spacing w:after="160" w:line="259" w:lineRule="auto"/>
    </w:pPr>
    <w:rPr>
      <w:rFonts w:ascii="Times New Roman" w:eastAsia="Batang" w:hAnsi="Times New Roman"/>
      <w:lang w:val="en-US"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0E297C"/>
    <w:pPr>
      <w:spacing w:after="160" w:line="259" w:lineRule="auto"/>
    </w:pPr>
    <w:rPr>
      <w:rFonts w:ascii="Times New Roman" w:eastAsia="Batang" w:hAnsi="Times New Roman"/>
      <w:lang w:val="en-US"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0E297C"/>
    <w:pPr>
      <w:kinsoku w:val="0"/>
      <w:overflowPunct w:val="0"/>
      <w:spacing w:beforeLines="0" w:before="0" w:after="60" w:afterAutospacing="0" w:line="259" w:lineRule="auto"/>
      <w:textAlignment w:val="baseline"/>
    </w:pPr>
  </w:style>
  <w:style w:type="character" w:customStyle="1" w:styleId="LGTdoc1Char">
    <w:name w:val="LGTdoc_제목1 Char"/>
    <w:basedOn w:val="DefaultParagraphFont"/>
    <w:link w:val="LGTdoc1"/>
    <w:qFormat/>
    <w:rsid w:val="000E297C"/>
    <w:rPr>
      <w:rFonts w:ascii="Times New Roman" w:eastAsia="Batang" w:hAnsi="Times New Roman"/>
      <w:b/>
      <w:snapToGrid w:val="0"/>
      <w:sz w:val="28"/>
      <w:lang w:val="en-GB" w:eastAsia="ko-KR"/>
    </w:rPr>
  </w:style>
  <w:style w:type="character" w:customStyle="1" w:styleId="proposalChar0">
    <w:name w:val="proposal Char"/>
    <w:basedOn w:val="LGTdoc1Char"/>
    <w:link w:val="proposal0"/>
    <w:qFormat/>
    <w:rsid w:val="000E297C"/>
    <w:rPr>
      <w:rFonts w:ascii="Times New Roman" w:eastAsia="Batang" w:hAnsi="Times New Roman"/>
      <w:b/>
      <w:snapToGrid w:val="0"/>
      <w:sz w:val="28"/>
      <w:lang w:val="en-GB" w:eastAsia="ko-KR"/>
    </w:rPr>
  </w:style>
  <w:style w:type="character" w:customStyle="1" w:styleId="notesChar">
    <w:name w:val="notes Char"/>
    <w:basedOn w:val="DefaultParagraphFont"/>
    <w:link w:val="notes"/>
    <w:qFormat/>
    <w:locked/>
    <w:rsid w:val="000E297C"/>
    <w:rPr>
      <w:rFonts w:ascii="Arial" w:hAnsi="Arial" w:cs="Arial"/>
      <w:i/>
      <w:color w:val="00B0F0"/>
      <w:sz w:val="16"/>
      <w:szCs w:val="16"/>
    </w:rPr>
  </w:style>
  <w:style w:type="paragraph" w:customStyle="1" w:styleId="notes">
    <w:name w:val="notes"/>
    <w:basedOn w:val="Normal"/>
    <w:link w:val="notesChar"/>
    <w:qFormat/>
    <w:rsid w:val="000E297C"/>
    <w:pPr>
      <w:kinsoku w:val="0"/>
      <w:spacing w:after="0" w:line="256" w:lineRule="auto"/>
    </w:pPr>
    <w:rPr>
      <w:rFonts w:ascii="Arial" w:hAnsi="Arial" w:cs="Arial"/>
      <w:i/>
      <w:color w:val="00B0F0"/>
      <w:sz w:val="16"/>
      <w:szCs w:val="16"/>
      <w:lang w:val="fr-FR" w:eastAsia="fr-FR"/>
    </w:rPr>
  </w:style>
  <w:style w:type="paragraph" w:customStyle="1" w:styleId="ListParagraph3">
    <w:name w:val="List Paragraph3"/>
    <w:basedOn w:val="Normal"/>
    <w:uiPriority w:val="34"/>
    <w:qFormat/>
    <w:rsid w:val="000E297C"/>
    <w:pPr>
      <w:overflowPunct w:val="0"/>
      <w:autoSpaceDE w:val="0"/>
      <w:autoSpaceDN w:val="0"/>
      <w:adjustRightInd w:val="0"/>
      <w:spacing w:line="259" w:lineRule="auto"/>
      <w:ind w:left="720"/>
      <w:contextualSpacing/>
      <w:textAlignment w:val="baseline"/>
    </w:pPr>
    <w:rPr>
      <w:rFonts w:eastAsia="SimSun"/>
      <w:lang w:eastAsia="ja-JP"/>
    </w:rPr>
  </w:style>
  <w:style w:type="paragraph" w:customStyle="1" w:styleId="BN">
    <w:name w:val="BN"/>
    <w:basedOn w:val="Normal"/>
    <w:qFormat/>
    <w:rsid w:val="000E297C"/>
    <w:pPr>
      <w:numPr>
        <w:numId w:val="31"/>
      </w:numPr>
      <w:overflowPunct w:val="0"/>
      <w:autoSpaceDE w:val="0"/>
      <w:autoSpaceDN w:val="0"/>
      <w:adjustRightInd w:val="0"/>
      <w:spacing w:line="259" w:lineRule="auto"/>
      <w:textAlignment w:val="baseline"/>
    </w:pPr>
  </w:style>
  <w:style w:type="paragraph" w:customStyle="1" w:styleId="References">
    <w:name w:val="References"/>
    <w:basedOn w:val="Normal"/>
    <w:next w:val="Normal"/>
    <w:qFormat/>
    <w:rsid w:val="000E297C"/>
    <w:pPr>
      <w:numPr>
        <w:numId w:val="32"/>
      </w:numPr>
      <w:autoSpaceDE w:val="0"/>
      <w:autoSpaceDN w:val="0"/>
      <w:snapToGrid w:val="0"/>
      <w:spacing w:after="60" w:line="259" w:lineRule="auto"/>
    </w:pPr>
    <w:rPr>
      <w:rFonts w:eastAsia="SimSun"/>
      <w:szCs w:val="16"/>
      <w:lang w:val="en-US"/>
    </w:rPr>
  </w:style>
  <w:style w:type="character" w:customStyle="1" w:styleId="UnresolvedMention1">
    <w:name w:val="Unresolved Mention1"/>
    <w:basedOn w:val="DefaultParagraphFont"/>
    <w:uiPriority w:val="99"/>
    <w:unhideWhenUsed/>
    <w:qFormat/>
    <w:rsid w:val="000E297C"/>
    <w:rPr>
      <w:color w:val="605E5C"/>
      <w:shd w:val="clear" w:color="auto" w:fill="E1DFDD"/>
    </w:rPr>
  </w:style>
  <w:style w:type="paragraph" w:customStyle="1" w:styleId="Revision2">
    <w:name w:val="Revision2"/>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character" w:customStyle="1" w:styleId="Mention1">
    <w:name w:val="Mention1"/>
    <w:basedOn w:val="DefaultParagraphFont"/>
    <w:uiPriority w:val="99"/>
    <w:unhideWhenUsed/>
    <w:qFormat/>
    <w:rsid w:val="000E297C"/>
    <w:rPr>
      <w:color w:val="2B579A"/>
      <w:shd w:val="clear" w:color="auto" w:fill="E1DFDD"/>
    </w:rPr>
  </w:style>
  <w:style w:type="paragraph" w:customStyle="1" w:styleId="a8">
    <w:name w:val="本文档"/>
    <w:basedOn w:val="BodyText"/>
    <w:link w:val="Char1"/>
    <w:qFormat/>
    <w:rsid w:val="000E297C"/>
    <w:pPr>
      <w:overflowPunct/>
      <w:autoSpaceDE/>
      <w:autoSpaceDN/>
      <w:adjustRightInd/>
      <w:spacing w:after="120" w:line="259" w:lineRule="auto"/>
      <w:jc w:val="both"/>
      <w:textAlignment w:val="auto"/>
    </w:pPr>
    <w:rPr>
      <w:rFonts w:eastAsiaTheme="minorEastAsia"/>
      <w:szCs w:val="24"/>
      <w:lang w:val="en-US" w:eastAsia="zh-CN"/>
    </w:rPr>
  </w:style>
  <w:style w:type="character" w:customStyle="1" w:styleId="Char1">
    <w:name w:val="本文档 Char"/>
    <w:basedOn w:val="DefaultParagraphFont"/>
    <w:link w:val="a8"/>
    <w:qFormat/>
    <w:rsid w:val="000E297C"/>
    <w:rPr>
      <w:rFonts w:ascii="Times New Roman" w:eastAsiaTheme="minorEastAsia" w:hAnsi="Times New Roman"/>
      <w:szCs w:val="24"/>
      <w:lang w:val="en-US" w:eastAsia="zh-CN"/>
    </w:rPr>
  </w:style>
  <w:style w:type="paragraph" w:customStyle="1" w:styleId="IvDbodytext">
    <w:name w:val="IvD bodytext"/>
    <w:basedOn w:val="BodyText"/>
    <w:link w:val="IvDbodytextChar"/>
    <w:qFormat/>
    <w:rsid w:val="000E297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ascii="Arial" w:eastAsiaTheme="minorEastAsia" w:hAnsi="Arial"/>
      <w:spacing w:val="2"/>
      <w:lang w:val="en-US" w:eastAsia="en-US"/>
    </w:rPr>
  </w:style>
  <w:style w:type="character" w:customStyle="1" w:styleId="IvDbodytextChar">
    <w:name w:val="IvD bodytext Char"/>
    <w:basedOn w:val="DefaultParagraphFont"/>
    <w:link w:val="IvDbodytext"/>
    <w:qFormat/>
    <w:rsid w:val="000E297C"/>
    <w:rPr>
      <w:rFonts w:ascii="Arial" w:eastAsiaTheme="minorEastAsia" w:hAnsi="Arial"/>
      <w:spacing w:val="2"/>
      <w:lang w:val="en-US" w:eastAsia="en-US"/>
    </w:rPr>
  </w:style>
  <w:style w:type="table" w:customStyle="1" w:styleId="TableGrid10">
    <w:name w:val="TableGrid1"/>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rsid w:val="000E297C"/>
  </w:style>
  <w:style w:type="table" w:customStyle="1" w:styleId="TableGrid20">
    <w:name w:val="TableGrid2"/>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0E297C"/>
    <w:rPr>
      <w:color w:val="2B579A"/>
      <w:shd w:val="clear" w:color="auto" w:fill="E1DFDD"/>
    </w:rPr>
  </w:style>
  <w:style w:type="paragraph" w:customStyle="1" w:styleId="Revision3">
    <w:name w:val="Revision3"/>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table" w:customStyle="1" w:styleId="TableGrid11">
    <w:name w:val="TableGrid11"/>
    <w:basedOn w:val="TableNormal"/>
    <w:qFormat/>
    <w:rsid w:val="000E297C"/>
    <w:pPr>
      <w:widowControl w:val="0"/>
      <w:autoSpaceDE w:val="0"/>
      <w:autoSpaceDN w:val="0"/>
      <w:adjustRightInd w:val="0"/>
      <w:spacing w:after="120" w:line="259" w:lineRule="auto"/>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sid w:val="000E297C"/>
    <w:pPr>
      <w:spacing w:after="16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E297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297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0E297C"/>
  </w:style>
  <w:style w:type="numbering" w:customStyle="1" w:styleId="NoList2">
    <w:name w:val="No List2"/>
    <w:next w:val="NoList"/>
    <w:uiPriority w:val="99"/>
    <w:semiHidden/>
    <w:unhideWhenUsed/>
    <w:rsid w:val="000E297C"/>
  </w:style>
  <w:style w:type="table" w:customStyle="1" w:styleId="TableGrid31">
    <w:name w:val="Table Grid3"/>
    <w:basedOn w:val="TableNormal"/>
    <w:next w:val="TableGrid"/>
    <w:uiPriority w:val="59"/>
    <w:qFormat/>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0E297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59"/>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297C"/>
  </w:style>
  <w:style w:type="numbering" w:customStyle="1" w:styleId="NoList112">
    <w:name w:val="No List112"/>
    <w:next w:val="NoList"/>
    <w:uiPriority w:val="99"/>
    <w:semiHidden/>
    <w:unhideWhenUsed/>
    <w:rsid w:val="000E297C"/>
  </w:style>
  <w:style w:type="numbering" w:customStyle="1" w:styleId="120">
    <w:name w:val="无列表12"/>
    <w:next w:val="NoList"/>
    <w:uiPriority w:val="99"/>
    <w:semiHidden/>
    <w:unhideWhenUsed/>
    <w:rsid w:val="000E297C"/>
  </w:style>
  <w:style w:type="numbering" w:customStyle="1" w:styleId="NoList1111">
    <w:name w:val="No List1111"/>
    <w:next w:val="NoList"/>
    <w:uiPriority w:val="99"/>
    <w:semiHidden/>
    <w:unhideWhenUsed/>
    <w:rsid w:val="000E297C"/>
  </w:style>
  <w:style w:type="numbering" w:customStyle="1" w:styleId="1110">
    <w:name w:val="无列表111"/>
    <w:next w:val="NoList"/>
    <w:uiPriority w:val="99"/>
    <w:semiHidden/>
    <w:unhideWhenUsed/>
    <w:rsid w:val="000E2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36647649">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F017C-D879-4EB1-BB4B-0239BCE9D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1900-01-01T08:00:00Z</cp:lastPrinted>
  <dcterms:created xsi:type="dcterms:W3CDTF">2024-07-30T19:29:00Z</dcterms:created>
  <dcterms:modified xsi:type="dcterms:W3CDTF">2024-08-08T22:47:00Z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